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0B540CAC"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724D6A">
        <w:rPr>
          <w:b/>
          <w:bCs/>
          <w:sz w:val="32"/>
          <w:szCs w:val="32"/>
        </w:rPr>
        <w:t>6</w:t>
      </w:r>
      <w:r w:rsidR="00293D1E">
        <w:rPr>
          <w:b/>
          <w:bCs/>
          <w:sz w:val="32"/>
          <w:szCs w:val="32"/>
        </w:rPr>
        <w:t>E_CC#</w:t>
      </w:r>
      <w:r w:rsidR="00CE7165">
        <w:rPr>
          <w:b/>
          <w:bCs/>
          <w:sz w:val="32"/>
          <w:szCs w:val="32"/>
        </w:rPr>
        <w:t>4</w:t>
      </w:r>
      <w:r w:rsidR="0064465A">
        <w:rPr>
          <w:b/>
          <w:bCs/>
          <w:sz w:val="32"/>
          <w:szCs w:val="32"/>
        </w:rPr>
        <w:br/>
        <w:t xml:space="preserve">Version </w:t>
      </w:r>
      <w:r w:rsidR="00AE7D3D">
        <w:rPr>
          <w:b/>
          <w:bCs/>
          <w:sz w:val="32"/>
          <w:szCs w:val="32"/>
        </w:rPr>
        <w:t>1</w:t>
      </w:r>
    </w:p>
    <w:p w14:paraId="35CF83A2" w14:textId="74F9A1F5" w:rsidR="004A698B" w:rsidRDefault="004A698B"/>
    <w:p w14:paraId="27C7387B" w14:textId="57146EA4"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4776EC">
        <w:rPr>
          <w:color w:val="0000FF"/>
        </w:rPr>
        <w:t>2</w:t>
      </w:r>
      <w:r w:rsidR="00CE7165">
        <w:rPr>
          <w:color w:val="0000FF"/>
        </w:rPr>
        <w:t>6</w:t>
      </w:r>
      <w:r w:rsidR="00724D6A">
        <w:rPr>
          <w:color w:val="0000FF"/>
        </w:rPr>
        <w:t xml:space="preserve"> August</w:t>
      </w:r>
      <w:r w:rsidRPr="0048558F">
        <w:rPr>
          <w:color w:val="0000FF"/>
        </w:rPr>
        <w:t xml:space="preserve"> 202</w:t>
      </w:r>
      <w:r w:rsidR="0064465A">
        <w:rPr>
          <w:color w:val="0000FF"/>
        </w:rPr>
        <w:t>1</w:t>
      </w:r>
      <w:r w:rsidRPr="0048558F">
        <w:rPr>
          <w:color w:val="0000FF"/>
        </w:rPr>
        <w:t xml:space="preserve">, </w:t>
      </w:r>
      <w:r w:rsidR="00CE7165">
        <w:rPr>
          <w:color w:val="0000FF"/>
        </w:rPr>
        <w:t>12.3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4F05EAB8" w:rsidR="004A698B" w:rsidRDefault="000840CD" w:rsidP="006C270F">
      <w:r>
        <w:t xml:space="preserve">~ </w:t>
      </w:r>
      <w:r w:rsidR="004908D2">
        <w:t>275</w:t>
      </w:r>
      <w:r w:rsidR="00901C13">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024EB85E" w14:textId="77777777" w:rsidR="004908D2" w:rsidRDefault="004908D2" w:rsidP="00060909">
      <w:pPr>
        <w:pStyle w:val="FP"/>
        <w:rPr>
          <w:color w:val="0000FF"/>
        </w:rPr>
      </w:pPr>
      <w:r>
        <w:rPr>
          <w:color w:val="0000FF"/>
        </w:rPr>
        <w:t>Alibaba</w:t>
      </w:r>
    </w:p>
    <w:p w14:paraId="20C7268C" w14:textId="77777777" w:rsidR="004908D2" w:rsidRDefault="004908D2" w:rsidP="00060909">
      <w:pPr>
        <w:pStyle w:val="FP"/>
        <w:rPr>
          <w:color w:val="0000FF"/>
        </w:rPr>
      </w:pPr>
      <w:r>
        <w:rPr>
          <w:color w:val="0000FF"/>
        </w:rPr>
        <w:t>Amdocs</w:t>
      </w:r>
    </w:p>
    <w:p w14:paraId="1546CD64" w14:textId="77777777" w:rsidR="004908D2" w:rsidRDefault="004908D2" w:rsidP="00060909">
      <w:pPr>
        <w:pStyle w:val="FP"/>
        <w:rPr>
          <w:color w:val="0000FF"/>
        </w:rPr>
      </w:pPr>
      <w:r>
        <w:rPr>
          <w:color w:val="0000FF"/>
        </w:rPr>
        <w:t>Apple</w:t>
      </w:r>
    </w:p>
    <w:p w14:paraId="7BCE27E5" w14:textId="77777777" w:rsidR="004908D2" w:rsidRDefault="004908D2" w:rsidP="00060909">
      <w:pPr>
        <w:pStyle w:val="FP"/>
        <w:rPr>
          <w:color w:val="0000FF"/>
        </w:rPr>
      </w:pPr>
      <w:r>
        <w:rPr>
          <w:color w:val="0000FF"/>
        </w:rPr>
        <w:t>AT&amp;T</w:t>
      </w:r>
    </w:p>
    <w:p w14:paraId="00A9AFA6" w14:textId="77777777" w:rsidR="004908D2" w:rsidRDefault="004908D2" w:rsidP="00060909">
      <w:pPr>
        <w:pStyle w:val="FP"/>
        <w:rPr>
          <w:color w:val="0000FF"/>
        </w:rPr>
      </w:pPr>
      <w:r>
        <w:rPr>
          <w:color w:val="0000FF"/>
        </w:rPr>
        <w:t>Avanti</w:t>
      </w:r>
    </w:p>
    <w:p w14:paraId="679ABDA1" w14:textId="77777777" w:rsidR="004908D2" w:rsidRDefault="004908D2" w:rsidP="00060909">
      <w:pPr>
        <w:pStyle w:val="FP"/>
        <w:rPr>
          <w:color w:val="0000FF"/>
        </w:rPr>
      </w:pPr>
      <w:r>
        <w:rPr>
          <w:color w:val="0000FF"/>
        </w:rPr>
        <w:t>Broadcom</w:t>
      </w:r>
    </w:p>
    <w:p w14:paraId="11A6A14F" w14:textId="77777777" w:rsidR="004908D2" w:rsidRDefault="004908D2" w:rsidP="00060909">
      <w:pPr>
        <w:pStyle w:val="FP"/>
        <w:rPr>
          <w:color w:val="0000FF"/>
        </w:rPr>
      </w:pPr>
      <w:r>
        <w:rPr>
          <w:color w:val="0000FF"/>
        </w:rPr>
        <w:t>BT</w:t>
      </w:r>
    </w:p>
    <w:p w14:paraId="161CE72E" w14:textId="77777777" w:rsidR="004908D2" w:rsidRDefault="004908D2" w:rsidP="00060909">
      <w:pPr>
        <w:pStyle w:val="FP"/>
        <w:rPr>
          <w:color w:val="0000FF"/>
        </w:rPr>
      </w:pPr>
      <w:proofErr w:type="spellStart"/>
      <w:r>
        <w:rPr>
          <w:color w:val="0000FF"/>
        </w:rPr>
        <w:t>CableLabs</w:t>
      </w:r>
      <w:proofErr w:type="spellEnd"/>
    </w:p>
    <w:p w14:paraId="667D146B" w14:textId="77777777" w:rsidR="004908D2" w:rsidRDefault="004908D2" w:rsidP="00060909">
      <w:pPr>
        <w:pStyle w:val="FP"/>
        <w:rPr>
          <w:color w:val="0000FF"/>
        </w:rPr>
      </w:pPr>
      <w:r>
        <w:rPr>
          <w:color w:val="0000FF"/>
        </w:rPr>
        <w:t>CAICT</w:t>
      </w:r>
    </w:p>
    <w:p w14:paraId="7BB1D433" w14:textId="77777777" w:rsidR="004908D2" w:rsidRDefault="004908D2" w:rsidP="00060909">
      <w:pPr>
        <w:pStyle w:val="FP"/>
        <w:rPr>
          <w:color w:val="0000FF"/>
        </w:rPr>
      </w:pPr>
      <w:r>
        <w:rPr>
          <w:color w:val="0000FF"/>
        </w:rPr>
        <w:t>CATT</w:t>
      </w:r>
    </w:p>
    <w:p w14:paraId="1291C8CF" w14:textId="77777777" w:rsidR="004908D2" w:rsidRDefault="004908D2" w:rsidP="00060909">
      <w:pPr>
        <w:pStyle w:val="FP"/>
        <w:rPr>
          <w:color w:val="0000FF"/>
        </w:rPr>
      </w:pPr>
      <w:r>
        <w:rPr>
          <w:color w:val="0000FF"/>
        </w:rPr>
        <w:t>CBN</w:t>
      </w:r>
    </w:p>
    <w:p w14:paraId="665F4888" w14:textId="77777777" w:rsidR="004908D2" w:rsidRDefault="004908D2" w:rsidP="00060909">
      <w:pPr>
        <w:pStyle w:val="FP"/>
        <w:rPr>
          <w:color w:val="0000FF"/>
        </w:rPr>
      </w:pPr>
      <w:r>
        <w:rPr>
          <w:color w:val="0000FF"/>
        </w:rPr>
        <w:t>Charter</w:t>
      </w:r>
    </w:p>
    <w:p w14:paraId="5A0F8973" w14:textId="77777777" w:rsidR="004908D2" w:rsidRDefault="004908D2" w:rsidP="00060909">
      <w:pPr>
        <w:pStyle w:val="FP"/>
        <w:rPr>
          <w:color w:val="0000FF"/>
        </w:rPr>
      </w:pPr>
      <w:r>
        <w:rPr>
          <w:color w:val="0000FF"/>
        </w:rPr>
        <w:t>China Mobile</w:t>
      </w:r>
    </w:p>
    <w:p w14:paraId="51B5AF00" w14:textId="77777777" w:rsidR="004908D2" w:rsidRDefault="004908D2" w:rsidP="00060909">
      <w:pPr>
        <w:pStyle w:val="FP"/>
        <w:rPr>
          <w:color w:val="0000FF"/>
        </w:rPr>
      </w:pPr>
      <w:r>
        <w:rPr>
          <w:color w:val="0000FF"/>
        </w:rPr>
        <w:t>China Telecom</w:t>
      </w:r>
    </w:p>
    <w:p w14:paraId="3373F3EE" w14:textId="77777777" w:rsidR="004908D2" w:rsidRDefault="004908D2" w:rsidP="00060909">
      <w:pPr>
        <w:pStyle w:val="FP"/>
        <w:rPr>
          <w:color w:val="0000FF"/>
        </w:rPr>
      </w:pPr>
      <w:proofErr w:type="spellStart"/>
      <w:r>
        <w:rPr>
          <w:color w:val="0000FF"/>
        </w:rPr>
        <w:t>ChinaUnicom</w:t>
      </w:r>
      <w:proofErr w:type="spellEnd"/>
    </w:p>
    <w:p w14:paraId="7DB28FC7" w14:textId="77777777" w:rsidR="004908D2" w:rsidRDefault="004908D2" w:rsidP="00060909">
      <w:pPr>
        <w:pStyle w:val="FP"/>
        <w:rPr>
          <w:color w:val="0000FF"/>
        </w:rPr>
      </w:pPr>
      <w:r>
        <w:rPr>
          <w:color w:val="0000FF"/>
        </w:rPr>
        <w:t>Cisco</w:t>
      </w:r>
    </w:p>
    <w:p w14:paraId="0A6BC425" w14:textId="77777777" w:rsidR="004908D2" w:rsidRDefault="004908D2" w:rsidP="00060909">
      <w:pPr>
        <w:pStyle w:val="FP"/>
        <w:rPr>
          <w:color w:val="0000FF"/>
        </w:rPr>
      </w:pPr>
      <w:r>
        <w:rPr>
          <w:color w:val="0000FF"/>
        </w:rPr>
        <w:t>CMCC</w:t>
      </w:r>
    </w:p>
    <w:p w14:paraId="1E86A7DE" w14:textId="77777777" w:rsidR="004908D2" w:rsidRDefault="004908D2" w:rsidP="00060909">
      <w:pPr>
        <w:pStyle w:val="FP"/>
        <w:rPr>
          <w:color w:val="0000FF"/>
        </w:rPr>
      </w:pPr>
      <w:r>
        <w:rPr>
          <w:color w:val="0000FF"/>
        </w:rPr>
        <w:t>Comcast</w:t>
      </w:r>
    </w:p>
    <w:p w14:paraId="4939A18B" w14:textId="77777777" w:rsidR="004908D2" w:rsidRDefault="004908D2" w:rsidP="00060909">
      <w:pPr>
        <w:pStyle w:val="FP"/>
        <w:rPr>
          <w:color w:val="0000FF"/>
        </w:rPr>
      </w:pPr>
      <w:proofErr w:type="spellStart"/>
      <w:r>
        <w:rPr>
          <w:color w:val="0000FF"/>
        </w:rPr>
        <w:t>Convida</w:t>
      </w:r>
      <w:proofErr w:type="spellEnd"/>
      <w:r>
        <w:rPr>
          <w:color w:val="0000FF"/>
        </w:rPr>
        <w:t xml:space="preserve"> Wireless</w:t>
      </w:r>
    </w:p>
    <w:p w14:paraId="21A4D8A1" w14:textId="77777777" w:rsidR="004908D2" w:rsidRDefault="004908D2" w:rsidP="00060909">
      <w:pPr>
        <w:pStyle w:val="FP"/>
        <w:rPr>
          <w:color w:val="0000FF"/>
        </w:rPr>
      </w:pPr>
      <w:r>
        <w:rPr>
          <w:color w:val="0000FF"/>
        </w:rPr>
        <w:t>CTC</w:t>
      </w:r>
    </w:p>
    <w:p w14:paraId="36A45F10" w14:textId="77777777" w:rsidR="004908D2" w:rsidRDefault="004908D2" w:rsidP="00060909">
      <w:pPr>
        <w:pStyle w:val="FP"/>
        <w:rPr>
          <w:color w:val="0000FF"/>
        </w:rPr>
      </w:pPr>
      <w:r>
        <w:rPr>
          <w:color w:val="0000FF"/>
        </w:rPr>
        <w:t>DENSO</w:t>
      </w:r>
    </w:p>
    <w:p w14:paraId="56BF60E1" w14:textId="77777777" w:rsidR="004908D2" w:rsidRDefault="004908D2" w:rsidP="00060909">
      <w:pPr>
        <w:pStyle w:val="FP"/>
        <w:rPr>
          <w:color w:val="0000FF"/>
        </w:rPr>
      </w:pPr>
      <w:r>
        <w:rPr>
          <w:color w:val="0000FF"/>
        </w:rPr>
        <w:t>Deutsche Telekom</w:t>
      </w:r>
    </w:p>
    <w:p w14:paraId="6D81CC3C" w14:textId="77777777" w:rsidR="004908D2" w:rsidRDefault="004908D2" w:rsidP="00060909">
      <w:pPr>
        <w:pStyle w:val="FP"/>
        <w:rPr>
          <w:color w:val="0000FF"/>
        </w:rPr>
      </w:pPr>
      <w:r>
        <w:rPr>
          <w:color w:val="0000FF"/>
        </w:rPr>
        <w:t>Ericsson</w:t>
      </w:r>
    </w:p>
    <w:p w14:paraId="33E51621" w14:textId="77777777" w:rsidR="004908D2" w:rsidRDefault="004908D2" w:rsidP="00060909">
      <w:pPr>
        <w:pStyle w:val="FP"/>
        <w:rPr>
          <w:color w:val="0000FF"/>
        </w:rPr>
      </w:pPr>
      <w:r>
        <w:rPr>
          <w:color w:val="0000FF"/>
        </w:rPr>
        <w:t>ETRI</w:t>
      </w:r>
    </w:p>
    <w:p w14:paraId="5FADB281" w14:textId="77777777" w:rsidR="004908D2" w:rsidRDefault="004908D2" w:rsidP="00060909">
      <w:pPr>
        <w:pStyle w:val="FP"/>
        <w:rPr>
          <w:color w:val="0000FF"/>
        </w:rPr>
      </w:pPr>
      <w:r>
        <w:rPr>
          <w:color w:val="0000FF"/>
        </w:rPr>
        <w:t>FirstNet</w:t>
      </w:r>
    </w:p>
    <w:p w14:paraId="688DEB01" w14:textId="77777777" w:rsidR="004908D2" w:rsidRDefault="004908D2" w:rsidP="00060909">
      <w:pPr>
        <w:pStyle w:val="FP"/>
        <w:rPr>
          <w:color w:val="0000FF"/>
        </w:rPr>
      </w:pPr>
      <w:r>
        <w:rPr>
          <w:color w:val="0000FF"/>
        </w:rPr>
        <w:t>Fraunhofer HHI</w:t>
      </w:r>
    </w:p>
    <w:p w14:paraId="15855CD5" w14:textId="77777777" w:rsidR="004908D2" w:rsidRDefault="004908D2" w:rsidP="00060909">
      <w:pPr>
        <w:pStyle w:val="FP"/>
        <w:rPr>
          <w:color w:val="0000FF"/>
        </w:rPr>
      </w:pPr>
      <w:r>
        <w:rPr>
          <w:color w:val="0000FF"/>
        </w:rPr>
        <w:t>Fujitsu</w:t>
      </w:r>
    </w:p>
    <w:p w14:paraId="1BAE603F" w14:textId="77777777" w:rsidR="004908D2" w:rsidRDefault="004908D2" w:rsidP="00060909">
      <w:pPr>
        <w:pStyle w:val="FP"/>
        <w:rPr>
          <w:color w:val="0000FF"/>
        </w:rPr>
      </w:pPr>
      <w:proofErr w:type="spellStart"/>
      <w:r>
        <w:rPr>
          <w:color w:val="0000FF"/>
        </w:rPr>
        <w:t>Futurewei</w:t>
      </w:r>
      <w:proofErr w:type="spellEnd"/>
    </w:p>
    <w:p w14:paraId="55CE23DE" w14:textId="77777777" w:rsidR="004908D2" w:rsidRDefault="004908D2" w:rsidP="00060909">
      <w:pPr>
        <w:pStyle w:val="FP"/>
        <w:rPr>
          <w:color w:val="0000FF"/>
        </w:rPr>
      </w:pPr>
      <w:r>
        <w:rPr>
          <w:color w:val="0000FF"/>
        </w:rPr>
        <w:t>Google</w:t>
      </w:r>
    </w:p>
    <w:p w14:paraId="013294FF" w14:textId="77777777" w:rsidR="004908D2" w:rsidRDefault="004908D2" w:rsidP="00060909">
      <w:pPr>
        <w:pStyle w:val="FP"/>
        <w:rPr>
          <w:color w:val="0000FF"/>
        </w:rPr>
      </w:pPr>
      <w:r>
        <w:rPr>
          <w:color w:val="0000FF"/>
        </w:rPr>
        <w:t>Huawei</w:t>
      </w:r>
    </w:p>
    <w:p w14:paraId="4020D661" w14:textId="77777777" w:rsidR="004908D2" w:rsidRDefault="004908D2" w:rsidP="00060909">
      <w:pPr>
        <w:pStyle w:val="FP"/>
        <w:rPr>
          <w:color w:val="0000FF"/>
        </w:rPr>
      </w:pPr>
      <w:r>
        <w:rPr>
          <w:color w:val="0000FF"/>
        </w:rPr>
        <w:t>IDCC</w:t>
      </w:r>
    </w:p>
    <w:p w14:paraId="473155C3" w14:textId="77777777" w:rsidR="004908D2" w:rsidRDefault="004908D2" w:rsidP="00060909">
      <w:pPr>
        <w:pStyle w:val="FP"/>
        <w:rPr>
          <w:color w:val="0000FF"/>
        </w:rPr>
      </w:pPr>
      <w:r>
        <w:rPr>
          <w:color w:val="0000FF"/>
        </w:rPr>
        <w:t>Infoblox</w:t>
      </w:r>
    </w:p>
    <w:p w14:paraId="76139ACF" w14:textId="77777777" w:rsidR="004908D2" w:rsidRDefault="004908D2" w:rsidP="00060909">
      <w:pPr>
        <w:pStyle w:val="FP"/>
        <w:rPr>
          <w:color w:val="0000FF"/>
        </w:rPr>
      </w:pPr>
      <w:r>
        <w:rPr>
          <w:color w:val="0000FF"/>
        </w:rPr>
        <w:t>Intel</w:t>
      </w:r>
    </w:p>
    <w:p w14:paraId="15D448D7" w14:textId="77777777" w:rsidR="004908D2" w:rsidRDefault="004908D2" w:rsidP="00060909">
      <w:pPr>
        <w:pStyle w:val="FP"/>
        <w:rPr>
          <w:color w:val="0000FF"/>
        </w:rPr>
      </w:pPr>
      <w:r>
        <w:rPr>
          <w:color w:val="0000FF"/>
        </w:rPr>
        <w:t>Intelsat</w:t>
      </w:r>
    </w:p>
    <w:p w14:paraId="3E2D3EA2" w14:textId="77777777" w:rsidR="004908D2" w:rsidRDefault="004908D2" w:rsidP="00060909">
      <w:pPr>
        <w:pStyle w:val="FP"/>
        <w:rPr>
          <w:color w:val="0000FF"/>
        </w:rPr>
      </w:pPr>
      <w:proofErr w:type="spellStart"/>
      <w:r>
        <w:rPr>
          <w:color w:val="0000FF"/>
        </w:rPr>
        <w:t>InterDigital</w:t>
      </w:r>
      <w:proofErr w:type="spellEnd"/>
    </w:p>
    <w:p w14:paraId="729BDDE5" w14:textId="77777777" w:rsidR="004908D2" w:rsidRDefault="004908D2" w:rsidP="00060909">
      <w:pPr>
        <w:pStyle w:val="FP"/>
        <w:rPr>
          <w:color w:val="0000FF"/>
        </w:rPr>
      </w:pPr>
      <w:r>
        <w:rPr>
          <w:color w:val="0000FF"/>
        </w:rPr>
        <w:t>IPLOOK</w:t>
      </w:r>
    </w:p>
    <w:p w14:paraId="720FCF8B" w14:textId="77777777" w:rsidR="004908D2" w:rsidRDefault="004908D2" w:rsidP="00060909">
      <w:pPr>
        <w:pStyle w:val="FP"/>
        <w:rPr>
          <w:color w:val="0000FF"/>
        </w:rPr>
      </w:pPr>
      <w:r>
        <w:rPr>
          <w:color w:val="0000FF"/>
        </w:rPr>
        <w:t>ITRI</w:t>
      </w:r>
    </w:p>
    <w:p w14:paraId="24EFE954" w14:textId="77777777" w:rsidR="004908D2" w:rsidRDefault="004908D2" w:rsidP="00060909">
      <w:pPr>
        <w:pStyle w:val="FP"/>
        <w:rPr>
          <w:color w:val="0000FF"/>
        </w:rPr>
      </w:pPr>
      <w:r>
        <w:rPr>
          <w:color w:val="0000FF"/>
        </w:rPr>
        <w:t>KDDI</w:t>
      </w:r>
    </w:p>
    <w:p w14:paraId="2D8F55EF" w14:textId="77777777" w:rsidR="004908D2" w:rsidRDefault="004908D2" w:rsidP="00060909">
      <w:pPr>
        <w:pStyle w:val="FP"/>
        <w:rPr>
          <w:color w:val="0000FF"/>
        </w:rPr>
      </w:pPr>
      <w:r>
        <w:rPr>
          <w:color w:val="0000FF"/>
        </w:rPr>
        <w:t>KPN</w:t>
      </w:r>
    </w:p>
    <w:p w14:paraId="35D6BBE4" w14:textId="77777777" w:rsidR="004908D2" w:rsidRDefault="004908D2" w:rsidP="00060909">
      <w:pPr>
        <w:pStyle w:val="FP"/>
        <w:rPr>
          <w:color w:val="0000FF"/>
        </w:rPr>
      </w:pPr>
      <w:r>
        <w:rPr>
          <w:color w:val="0000FF"/>
        </w:rPr>
        <w:t>Kyocera</w:t>
      </w:r>
    </w:p>
    <w:p w14:paraId="458F5A6B" w14:textId="77777777" w:rsidR="004908D2" w:rsidRDefault="004908D2" w:rsidP="00060909">
      <w:pPr>
        <w:pStyle w:val="FP"/>
        <w:rPr>
          <w:color w:val="0000FF"/>
        </w:rPr>
      </w:pPr>
      <w:r>
        <w:rPr>
          <w:color w:val="0000FF"/>
        </w:rPr>
        <w:t>Lenovo</w:t>
      </w:r>
    </w:p>
    <w:p w14:paraId="56B92138" w14:textId="77777777" w:rsidR="004908D2" w:rsidRDefault="004908D2" w:rsidP="00060909">
      <w:pPr>
        <w:pStyle w:val="FP"/>
        <w:rPr>
          <w:color w:val="0000FF"/>
        </w:rPr>
      </w:pPr>
      <w:r>
        <w:rPr>
          <w:color w:val="0000FF"/>
        </w:rPr>
        <w:t xml:space="preserve">LG </w:t>
      </w:r>
      <w:proofErr w:type="spellStart"/>
      <w:r>
        <w:rPr>
          <w:color w:val="0000FF"/>
        </w:rPr>
        <w:t>Uplus</w:t>
      </w:r>
      <w:proofErr w:type="spellEnd"/>
    </w:p>
    <w:p w14:paraId="7F972AA3" w14:textId="77777777" w:rsidR="004908D2" w:rsidRDefault="004908D2" w:rsidP="00060909">
      <w:pPr>
        <w:pStyle w:val="FP"/>
        <w:rPr>
          <w:color w:val="0000FF"/>
        </w:rPr>
      </w:pPr>
      <w:r>
        <w:rPr>
          <w:color w:val="0000FF"/>
        </w:rPr>
        <w:t>LGE</w:t>
      </w:r>
    </w:p>
    <w:p w14:paraId="20A44F81" w14:textId="77777777" w:rsidR="004908D2" w:rsidRDefault="004908D2" w:rsidP="00060909">
      <w:pPr>
        <w:pStyle w:val="FP"/>
        <w:rPr>
          <w:color w:val="0000FF"/>
        </w:rPr>
      </w:pPr>
      <w:r>
        <w:rPr>
          <w:color w:val="0000FF"/>
        </w:rPr>
        <w:t>Lockheed Martin</w:t>
      </w:r>
    </w:p>
    <w:p w14:paraId="19109575" w14:textId="77777777" w:rsidR="004908D2" w:rsidRDefault="004908D2" w:rsidP="00060909">
      <w:pPr>
        <w:pStyle w:val="FP"/>
        <w:rPr>
          <w:color w:val="0000FF"/>
        </w:rPr>
      </w:pPr>
      <w:proofErr w:type="spellStart"/>
      <w:r>
        <w:rPr>
          <w:color w:val="0000FF"/>
        </w:rPr>
        <w:t>Matrixx</w:t>
      </w:r>
      <w:proofErr w:type="spellEnd"/>
    </w:p>
    <w:p w14:paraId="0CF24CF3" w14:textId="77777777" w:rsidR="004908D2" w:rsidRDefault="004908D2" w:rsidP="00060909">
      <w:pPr>
        <w:pStyle w:val="FP"/>
        <w:rPr>
          <w:color w:val="0000FF"/>
        </w:rPr>
      </w:pPr>
      <w:r>
        <w:rPr>
          <w:color w:val="0000FF"/>
        </w:rPr>
        <w:t>MediaTek</w:t>
      </w:r>
    </w:p>
    <w:p w14:paraId="05D15C7D" w14:textId="77777777" w:rsidR="004908D2" w:rsidRDefault="004908D2" w:rsidP="00060909">
      <w:pPr>
        <w:pStyle w:val="FP"/>
        <w:rPr>
          <w:color w:val="0000FF"/>
        </w:rPr>
      </w:pPr>
      <w:r>
        <w:rPr>
          <w:color w:val="0000FF"/>
        </w:rPr>
        <w:t>Microsoft</w:t>
      </w:r>
    </w:p>
    <w:p w14:paraId="667D2529" w14:textId="77777777" w:rsidR="004908D2" w:rsidRDefault="004908D2" w:rsidP="00060909">
      <w:pPr>
        <w:pStyle w:val="FP"/>
        <w:rPr>
          <w:color w:val="0000FF"/>
        </w:rPr>
      </w:pPr>
      <w:r>
        <w:rPr>
          <w:color w:val="0000FF"/>
        </w:rPr>
        <w:t>MITRE</w:t>
      </w:r>
    </w:p>
    <w:p w14:paraId="3D500EB3" w14:textId="77777777" w:rsidR="004908D2" w:rsidRDefault="004908D2" w:rsidP="00060909">
      <w:pPr>
        <w:pStyle w:val="FP"/>
        <w:rPr>
          <w:color w:val="0000FF"/>
        </w:rPr>
      </w:pPr>
      <w:r>
        <w:rPr>
          <w:color w:val="0000FF"/>
        </w:rPr>
        <w:t>NEC</w:t>
      </w:r>
    </w:p>
    <w:p w14:paraId="09905002" w14:textId="77777777" w:rsidR="004908D2" w:rsidRDefault="004908D2" w:rsidP="00060909">
      <w:pPr>
        <w:pStyle w:val="FP"/>
        <w:rPr>
          <w:color w:val="0000FF"/>
        </w:rPr>
      </w:pPr>
      <w:r>
        <w:rPr>
          <w:color w:val="0000FF"/>
        </w:rPr>
        <w:t>NICT</w:t>
      </w:r>
    </w:p>
    <w:p w14:paraId="1BEFB843" w14:textId="77777777" w:rsidR="004908D2" w:rsidRDefault="004908D2" w:rsidP="00060909">
      <w:pPr>
        <w:pStyle w:val="FP"/>
        <w:rPr>
          <w:color w:val="0000FF"/>
        </w:rPr>
      </w:pPr>
      <w:r>
        <w:rPr>
          <w:color w:val="0000FF"/>
        </w:rPr>
        <w:t>Nokia</w:t>
      </w:r>
    </w:p>
    <w:p w14:paraId="05416AD7" w14:textId="77777777" w:rsidR="004908D2" w:rsidRDefault="004908D2" w:rsidP="00060909">
      <w:pPr>
        <w:pStyle w:val="FP"/>
        <w:rPr>
          <w:color w:val="0000FF"/>
        </w:rPr>
      </w:pPr>
      <w:r>
        <w:rPr>
          <w:color w:val="0000FF"/>
        </w:rPr>
        <w:t>NSB</w:t>
      </w:r>
    </w:p>
    <w:p w14:paraId="27819877" w14:textId="77777777" w:rsidR="004908D2" w:rsidRDefault="004908D2" w:rsidP="00060909">
      <w:pPr>
        <w:pStyle w:val="FP"/>
        <w:rPr>
          <w:color w:val="0000FF"/>
        </w:rPr>
      </w:pPr>
      <w:r>
        <w:rPr>
          <w:color w:val="0000FF"/>
        </w:rPr>
        <w:t>NTT DOCOMO</w:t>
      </w:r>
    </w:p>
    <w:p w14:paraId="1B922173" w14:textId="77777777" w:rsidR="004908D2" w:rsidRDefault="004908D2" w:rsidP="00060909">
      <w:pPr>
        <w:pStyle w:val="FP"/>
        <w:rPr>
          <w:color w:val="0000FF"/>
        </w:rPr>
      </w:pPr>
      <w:r>
        <w:rPr>
          <w:color w:val="0000FF"/>
        </w:rPr>
        <w:t>OTD</w:t>
      </w:r>
    </w:p>
    <w:p w14:paraId="0E4FA25D" w14:textId="77777777" w:rsidR="004908D2" w:rsidRDefault="004908D2" w:rsidP="00060909">
      <w:pPr>
        <w:pStyle w:val="FP"/>
        <w:rPr>
          <w:color w:val="0000FF"/>
        </w:rPr>
      </w:pPr>
      <w:proofErr w:type="spellStart"/>
      <w:r>
        <w:rPr>
          <w:color w:val="0000FF"/>
        </w:rPr>
        <w:lastRenderedPageBreak/>
        <w:t>Perspecta</w:t>
      </w:r>
      <w:proofErr w:type="spellEnd"/>
      <w:r>
        <w:rPr>
          <w:color w:val="0000FF"/>
        </w:rPr>
        <w:t xml:space="preserve"> Labs</w:t>
      </w:r>
    </w:p>
    <w:p w14:paraId="50663EDC" w14:textId="77777777" w:rsidR="004908D2" w:rsidRDefault="004908D2" w:rsidP="00060909">
      <w:pPr>
        <w:pStyle w:val="FP"/>
        <w:rPr>
          <w:color w:val="0000FF"/>
        </w:rPr>
      </w:pPr>
      <w:r>
        <w:rPr>
          <w:color w:val="0000FF"/>
        </w:rPr>
        <w:t>Philips</w:t>
      </w:r>
    </w:p>
    <w:p w14:paraId="279971BA" w14:textId="77777777" w:rsidR="004908D2" w:rsidRDefault="004908D2" w:rsidP="00060909">
      <w:pPr>
        <w:pStyle w:val="FP"/>
        <w:rPr>
          <w:color w:val="0000FF"/>
        </w:rPr>
      </w:pPr>
      <w:r>
        <w:rPr>
          <w:color w:val="0000FF"/>
        </w:rPr>
        <w:t>Qualcomm</w:t>
      </w:r>
    </w:p>
    <w:p w14:paraId="30B5194E" w14:textId="77777777" w:rsidR="004908D2" w:rsidRDefault="004908D2" w:rsidP="00060909">
      <w:pPr>
        <w:pStyle w:val="FP"/>
        <w:rPr>
          <w:color w:val="0000FF"/>
        </w:rPr>
      </w:pPr>
      <w:r>
        <w:rPr>
          <w:color w:val="0000FF"/>
        </w:rPr>
        <w:t>Rakuten Mobile</w:t>
      </w:r>
    </w:p>
    <w:p w14:paraId="2D22B56C" w14:textId="77777777" w:rsidR="004908D2" w:rsidRDefault="004908D2" w:rsidP="00060909">
      <w:pPr>
        <w:pStyle w:val="FP"/>
        <w:rPr>
          <w:color w:val="0000FF"/>
        </w:rPr>
      </w:pPr>
      <w:r>
        <w:rPr>
          <w:color w:val="0000FF"/>
        </w:rPr>
        <w:t>Samsung</w:t>
      </w:r>
    </w:p>
    <w:p w14:paraId="5C4F298B" w14:textId="77777777" w:rsidR="004908D2" w:rsidRDefault="004908D2" w:rsidP="00060909">
      <w:pPr>
        <w:pStyle w:val="FP"/>
        <w:rPr>
          <w:color w:val="0000FF"/>
        </w:rPr>
      </w:pPr>
      <w:proofErr w:type="spellStart"/>
      <w:r>
        <w:rPr>
          <w:color w:val="0000FF"/>
        </w:rPr>
        <w:t>Sandvine</w:t>
      </w:r>
      <w:proofErr w:type="spellEnd"/>
    </w:p>
    <w:p w14:paraId="78E0D88C" w14:textId="77777777" w:rsidR="004908D2" w:rsidRDefault="004908D2" w:rsidP="00060909">
      <w:pPr>
        <w:pStyle w:val="FP"/>
        <w:rPr>
          <w:color w:val="0000FF"/>
        </w:rPr>
      </w:pPr>
      <w:r>
        <w:rPr>
          <w:color w:val="0000FF"/>
        </w:rPr>
        <w:t>Siemens AG</w:t>
      </w:r>
    </w:p>
    <w:p w14:paraId="12CA71A1" w14:textId="77777777" w:rsidR="004908D2" w:rsidRDefault="004908D2" w:rsidP="00060909">
      <w:pPr>
        <w:pStyle w:val="FP"/>
        <w:rPr>
          <w:color w:val="0000FF"/>
        </w:rPr>
      </w:pPr>
      <w:r>
        <w:rPr>
          <w:color w:val="0000FF"/>
        </w:rPr>
        <w:t>SKT</w:t>
      </w:r>
    </w:p>
    <w:p w14:paraId="76B9B914" w14:textId="77777777" w:rsidR="004908D2" w:rsidRDefault="004908D2" w:rsidP="00060909">
      <w:pPr>
        <w:pStyle w:val="FP"/>
        <w:rPr>
          <w:color w:val="0000FF"/>
        </w:rPr>
      </w:pPr>
      <w:r>
        <w:rPr>
          <w:color w:val="0000FF"/>
        </w:rPr>
        <w:t>Sony</w:t>
      </w:r>
    </w:p>
    <w:p w14:paraId="3555E0EC" w14:textId="77777777" w:rsidR="004908D2" w:rsidRDefault="004908D2" w:rsidP="00060909">
      <w:pPr>
        <w:pStyle w:val="FP"/>
        <w:rPr>
          <w:color w:val="0000FF"/>
        </w:rPr>
      </w:pPr>
      <w:proofErr w:type="spellStart"/>
      <w:r>
        <w:rPr>
          <w:color w:val="0000FF"/>
        </w:rPr>
        <w:t>Spreadtrum</w:t>
      </w:r>
      <w:proofErr w:type="spellEnd"/>
    </w:p>
    <w:p w14:paraId="0A1F39C5" w14:textId="77777777" w:rsidR="004908D2" w:rsidRDefault="004908D2" w:rsidP="00060909">
      <w:pPr>
        <w:pStyle w:val="FP"/>
        <w:rPr>
          <w:color w:val="0000FF"/>
        </w:rPr>
      </w:pPr>
      <w:r>
        <w:rPr>
          <w:color w:val="0000FF"/>
        </w:rPr>
        <w:t>Telefonica</w:t>
      </w:r>
    </w:p>
    <w:p w14:paraId="42D0408D" w14:textId="77777777" w:rsidR="004908D2" w:rsidRDefault="004908D2" w:rsidP="00060909">
      <w:pPr>
        <w:pStyle w:val="FP"/>
        <w:rPr>
          <w:color w:val="0000FF"/>
        </w:rPr>
      </w:pPr>
      <w:proofErr w:type="spellStart"/>
      <w:r>
        <w:rPr>
          <w:color w:val="0000FF"/>
        </w:rPr>
        <w:t>Tencen</w:t>
      </w:r>
      <w:proofErr w:type="spellEnd"/>
    </w:p>
    <w:p w14:paraId="7488BC35" w14:textId="77777777" w:rsidR="004908D2" w:rsidRDefault="004908D2" w:rsidP="00060909">
      <w:pPr>
        <w:pStyle w:val="FP"/>
        <w:rPr>
          <w:color w:val="0000FF"/>
        </w:rPr>
      </w:pPr>
      <w:r>
        <w:rPr>
          <w:color w:val="0000FF"/>
        </w:rPr>
        <w:t>Tencent</w:t>
      </w:r>
    </w:p>
    <w:p w14:paraId="43DB40EC" w14:textId="77777777" w:rsidR="004908D2" w:rsidRDefault="004908D2" w:rsidP="00060909">
      <w:pPr>
        <w:pStyle w:val="FP"/>
        <w:rPr>
          <w:color w:val="0000FF"/>
        </w:rPr>
      </w:pPr>
      <w:r>
        <w:rPr>
          <w:color w:val="0000FF"/>
        </w:rPr>
        <w:t>Tencent</w:t>
      </w:r>
    </w:p>
    <w:p w14:paraId="0A91E46E" w14:textId="77777777" w:rsidR="004908D2" w:rsidRDefault="004908D2" w:rsidP="00060909">
      <w:pPr>
        <w:pStyle w:val="FP"/>
        <w:rPr>
          <w:color w:val="0000FF"/>
        </w:rPr>
      </w:pPr>
      <w:r>
        <w:rPr>
          <w:color w:val="0000FF"/>
        </w:rPr>
        <w:t>Thales</w:t>
      </w:r>
    </w:p>
    <w:p w14:paraId="67835201" w14:textId="77777777" w:rsidR="004908D2" w:rsidRDefault="004908D2" w:rsidP="00060909">
      <w:pPr>
        <w:pStyle w:val="FP"/>
        <w:rPr>
          <w:color w:val="0000FF"/>
        </w:rPr>
      </w:pPr>
      <w:r>
        <w:rPr>
          <w:color w:val="0000FF"/>
        </w:rPr>
        <w:t>TIM</w:t>
      </w:r>
    </w:p>
    <w:p w14:paraId="47783BC6" w14:textId="77777777" w:rsidR="004908D2" w:rsidRDefault="004908D2" w:rsidP="00060909">
      <w:pPr>
        <w:pStyle w:val="FP"/>
        <w:rPr>
          <w:color w:val="0000FF"/>
        </w:rPr>
      </w:pPr>
      <w:r>
        <w:rPr>
          <w:color w:val="0000FF"/>
        </w:rPr>
        <w:t>T-Mobile USA</w:t>
      </w:r>
    </w:p>
    <w:p w14:paraId="2FD71529" w14:textId="77777777" w:rsidR="004908D2" w:rsidRDefault="004908D2" w:rsidP="00060909">
      <w:pPr>
        <w:pStyle w:val="FP"/>
        <w:rPr>
          <w:color w:val="0000FF"/>
        </w:rPr>
      </w:pPr>
      <w:r>
        <w:rPr>
          <w:color w:val="0000FF"/>
        </w:rPr>
        <w:t>TNO</w:t>
      </w:r>
    </w:p>
    <w:p w14:paraId="47CAA4FA" w14:textId="77777777" w:rsidR="004908D2" w:rsidRDefault="004908D2" w:rsidP="00060909">
      <w:pPr>
        <w:pStyle w:val="FP"/>
        <w:rPr>
          <w:color w:val="0000FF"/>
        </w:rPr>
      </w:pPr>
      <w:r>
        <w:rPr>
          <w:color w:val="0000FF"/>
        </w:rPr>
        <w:t>Verizon</w:t>
      </w:r>
    </w:p>
    <w:p w14:paraId="4B5083FC" w14:textId="77777777" w:rsidR="004908D2" w:rsidRDefault="004908D2" w:rsidP="00060909">
      <w:pPr>
        <w:pStyle w:val="FP"/>
        <w:rPr>
          <w:color w:val="0000FF"/>
        </w:rPr>
      </w:pPr>
      <w:r>
        <w:rPr>
          <w:color w:val="0000FF"/>
        </w:rPr>
        <w:t>Vivo</w:t>
      </w:r>
    </w:p>
    <w:p w14:paraId="527ACBF3" w14:textId="77777777" w:rsidR="004908D2" w:rsidRDefault="004908D2" w:rsidP="00060909">
      <w:pPr>
        <w:pStyle w:val="FP"/>
        <w:rPr>
          <w:color w:val="0000FF"/>
        </w:rPr>
      </w:pPr>
      <w:r>
        <w:rPr>
          <w:color w:val="0000FF"/>
        </w:rPr>
        <w:t>Vodafone</w:t>
      </w:r>
    </w:p>
    <w:p w14:paraId="2F343B15" w14:textId="77777777" w:rsidR="004908D2" w:rsidRDefault="004908D2" w:rsidP="00060909">
      <w:pPr>
        <w:pStyle w:val="FP"/>
        <w:rPr>
          <w:color w:val="0000FF"/>
        </w:rPr>
      </w:pPr>
      <w:r>
        <w:rPr>
          <w:color w:val="0000FF"/>
        </w:rPr>
        <w:t>Xiaomi</w:t>
      </w:r>
    </w:p>
    <w:p w14:paraId="748D80EF" w14:textId="77777777" w:rsidR="004908D2" w:rsidRDefault="004908D2" w:rsidP="00060909">
      <w:pPr>
        <w:pStyle w:val="FP"/>
        <w:rPr>
          <w:color w:val="0000FF"/>
        </w:rPr>
      </w:pPr>
      <w:r>
        <w:rPr>
          <w:color w:val="0000FF"/>
        </w:rPr>
        <w:t>ZTE</w:t>
      </w:r>
    </w:p>
    <w:p w14:paraId="76D4990E" w14:textId="2F0A36DD" w:rsidR="00F00347" w:rsidRPr="00724D6A" w:rsidRDefault="00F00347" w:rsidP="00060909">
      <w:pPr>
        <w:pStyle w:val="FP"/>
        <w:rPr>
          <w:color w:val="0000FF"/>
        </w:rPr>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19587593" w14:textId="7965F8A7" w:rsidR="0064465A" w:rsidRDefault="0064465A" w:rsidP="0064465A">
      <w:r>
        <w:rPr>
          <w:lang w:eastAsia="en-US"/>
        </w:rPr>
        <w:t>The SA</w:t>
      </w:r>
      <w:r w:rsidR="00DD3ABC">
        <w:rPr>
          <w:lang w:eastAsia="en-US"/>
        </w:rPr>
        <w:t> </w:t>
      </w:r>
      <w:r>
        <w:rPr>
          <w:lang w:eastAsia="en-US"/>
        </w:rPr>
        <w:t xml:space="preserve">WG2 Chair opened the CC and indicated that </w:t>
      </w:r>
      <w:r w:rsidR="00DD3ABC">
        <w:rPr>
          <w:lang w:eastAsia="en-US"/>
        </w:rPr>
        <w:t>this CC will handle</w:t>
      </w:r>
      <w:r w:rsidR="004908D2">
        <w:rPr>
          <w:lang w:eastAsia="en-US"/>
        </w:rPr>
        <w:t>:</w:t>
      </w:r>
    </w:p>
    <w:p w14:paraId="44B5E133" w14:textId="003DA926" w:rsidR="004908D2" w:rsidRDefault="004908D2" w:rsidP="004908D2">
      <w:pPr>
        <w:pStyle w:val="B1"/>
      </w:pPr>
      <w:r>
        <w:t>-</w:t>
      </w:r>
      <w:r>
        <w:tab/>
        <w:t xml:space="preserve">Issues marked as "For CC#4" in the combined Chair's notes - </w:t>
      </w:r>
      <w:hyperlink r:id="rId8" w:history="1">
        <w:r w:rsidRPr="00857E94">
          <w:rPr>
            <w:rStyle w:val="Hyperlink"/>
          </w:rPr>
          <w:t>https://www.3gpp.org/ftp/tsg_sa/WG2_Arch/TSGS2_146E_Electronic_2021-08/INBOX/Chair_Notes/ChairNotes_Combined_AI%238.X_9.X_08-26-0400.doc</w:t>
        </w:r>
      </w:hyperlink>
    </w:p>
    <w:p w14:paraId="6733B37F" w14:textId="77777777" w:rsidR="004908D2" w:rsidRDefault="004908D2" w:rsidP="004908D2">
      <w:pPr>
        <w:pStyle w:val="B1"/>
      </w:pPr>
      <w:r>
        <w:t>-</w:t>
      </w:r>
      <w:r>
        <w:tab/>
        <w:t>Other Rel-17 issues that are not explicitly marked "for CC#4" in the combined Chair's note.</w:t>
      </w:r>
    </w:p>
    <w:p w14:paraId="3FD318A2" w14:textId="77777777" w:rsidR="004908D2" w:rsidRDefault="004908D2" w:rsidP="004908D2">
      <w:pPr>
        <w:pStyle w:val="B1"/>
      </w:pPr>
      <w:r>
        <w:t>-</w:t>
      </w:r>
      <w:r>
        <w:tab/>
        <w:t>Review Rel-17 exception completion status.</w:t>
      </w:r>
    </w:p>
    <w:p w14:paraId="60CFBAFB" w14:textId="77777777" w:rsidR="004908D2" w:rsidRDefault="004908D2" w:rsidP="004908D2">
      <w:pPr>
        <w:pStyle w:val="B1"/>
      </w:pPr>
      <w:r>
        <w:t>-</w:t>
      </w:r>
      <w:r>
        <w:tab/>
        <w:t>Proposal for SA2 Work planning CC: 23-Sep (Thursday), 1300 - 1500 UTC.</w:t>
      </w:r>
    </w:p>
    <w:p w14:paraId="3CE885C2" w14:textId="77777777" w:rsidR="004908D2" w:rsidRDefault="004908D2" w:rsidP="004908D2">
      <w:pPr>
        <w:pStyle w:val="B1"/>
      </w:pPr>
      <w:r>
        <w:t>-</w:t>
      </w:r>
      <w:r>
        <w:tab/>
        <w:t>Items in Agenda 9.X, Rel-18 SID, if time permits.</w:t>
      </w:r>
    </w:p>
    <w:p w14:paraId="753D427C" w14:textId="4B84B38A" w:rsidR="00724D6A" w:rsidRDefault="00724D6A" w:rsidP="004908D2">
      <w:pPr>
        <w:pStyle w:val="B1"/>
      </w:pPr>
    </w:p>
    <w:p w14:paraId="112D27CE" w14:textId="77777777" w:rsidR="00CE7165" w:rsidRDefault="00CE7165" w:rsidP="00CE7165">
      <w:pPr>
        <w:pStyle w:val="Heading1"/>
      </w:pPr>
      <w:r>
        <w:t>1</w:t>
      </w:r>
      <w:r>
        <w:tab/>
        <w:t>Issues marked as "For CC#4" in the combined Chair's note - https://www.3gpp.org/ftp/tsg_sa/WG2_Arch/TSGS2_146E_Electronic_2021-08/INBOX/Chair_Notes/ChairNotes_Combined_AI%238.X_9.X_08-25-2200.doc</w:t>
      </w:r>
    </w:p>
    <w:p w14:paraId="5EAEE286" w14:textId="77777777" w:rsidR="00CE7165" w:rsidRDefault="00CE7165" w:rsidP="00CE7165"/>
    <w:p w14:paraId="7141C3DE" w14:textId="77777777" w:rsidR="00CE7165" w:rsidRDefault="00CE7165" w:rsidP="00076D5D">
      <w:pPr>
        <w:pBdr>
          <w:top w:val="single" w:sz="4" w:space="1" w:color="auto"/>
        </w:pBdr>
        <w:rPr>
          <w:lang w:eastAsia="en-US"/>
        </w:rPr>
      </w:pPr>
      <w:r w:rsidRPr="00CE7165">
        <w:rPr>
          <w:color w:val="0000FF"/>
          <w:lang w:eastAsia="en-US"/>
        </w:rPr>
        <w:t>S2-2106837</w:t>
      </w:r>
      <w:r>
        <w:rPr>
          <w:lang w:eastAsia="en-US"/>
        </w:rPr>
        <w:t xml:space="preserve"> (CR) 23.502 CR2970R1: KI#1KI#2 - NSACF Service operation name update (Source: ZTE)</w:t>
      </w:r>
    </w:p>
    <w:p w14:paraId="1F5DADC9" w14:textId="77777777" w:rsidR="00076D5D" w:rsidRPr="00DA12F6" w:rsidRDefault="00076D5D" w:rsidP="00076D5D">
      <w:pPr>
        <w:keepNext/>
        <w:rPr>
          <w:rFonts w:cs="Arial"/>
          <w:b/>
        </w:rPr>
      </w:pPr>
      <w:r w:rsidRPr="00DA12F6">
        <w:rPr>
          <w:rFonts w:cs="Arial"/>
          <w:b/>
        </w:rPr>
        <w:t>Discussion and conclusion:</w:t>
      </w:r>
    </w:p>
    <w:p w14:paraId="50AD205B" w14:textId="43F16933" w:rsidR="00CE7165" w:rsidRPr="00CE7165" w:rsidRDefault="00CE7165" w:rsidP="00CE7165">
      <w:pPr>
        <w:rPr>
          <w:lang w:eastAsia="en-US"/>
        </w:rPr>
      </w:pPr>
      <w:r>
        <w:rPr>
          <w:lang w:eastAsia="en-US"/>
        </w:rPr>
        <w:t xml:space="preserve">This was </w:t>
      </w:r>
      <w:r w:rsidRPr="00CE7165">
        <w:rPr>
          <w:color w:val="FF0000"/>
          <w:lang w:eastAsia="en-US"/>
        </w:rPr>
        <w:t>approved</w:t>
      </w:r>
      <w:r>
        <w:t>.</w:t>
      </w:r>
    </w:p>
    <w:p w14:paraId="73A17E29" w14:textId="77777777" w:rsidR="00CE7165" w:rsidRDefault="00CE7165" w:rsidP="00CE7165">
      <w:pPr>
        <w:rPr>
          <w:lang w:eastAsia="en-US"/>
        </w:rPr>
      </w:pPr>
    </w:p>
    <w:p w14:paraId="3B6348CF" w14:textId="77777777" w:rsidR="00076D5D" w:rsidRDefault="00CE7165" w:rsidP="00076D5D">
      <w:pPr>
        <w:pBdr>
          <w:top w:val="single" w:sz="4" w:space="1" w:color="auto"/>
        </w:pBdr>
        <w:rPr>
          <w:lang w:eastAsia="en-US"/>
        </w:rPr>
      </w:pPr>
      <w:r w:rsidRPr="00076D5D">
        <w:rPr>
          <w:color w:val="0000FF"/>
          <w:lang w:eastAsia="en-US"/>
        </w:rPr>
        <w:t>S2-2105666</w:t>
      </w:r>
      <w:r>
        <w:rPr>
          <w:lang w:eastAsia="en-US"/>
        </w:rPr>
        <w:t xml:space="preserve"> (CR) 23.501 CR3058: TS23.501 Correction to the NSAC to maintain service continuity (Source: NEC)</w:t>
      </w:r>
    </w:p>
    <w:p w14:paraId="643E7703" w14:textId="6AECF8A6" w:rsidR="00CE7165" w:rsidRPr="00076D5D" w:rsidRDefault="00CE716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George Foti (Ericsson) proposes to note the CR. See additional comments.</w:t>
      </w:r>
      <w:r w:rsidRPr="00076D5D">
        <w:rPr>
          <w:i/>
          <w:iCs/>
          <w:lang w:eastAsia="en-US"/>
        </w:rPr>
        <w:cr/>
        <w:t>Jinhua(Xiaomi) provides comments and r01.</w:t>
      </w:r>
      <w:r w:rsidRPr="00076D5D">
        <w:rPr>
          <w:i/>
          <w:iCs/>
          <w:lang w:eastAsia="en-US"/>
        </w:rPr>
        <w:cr/>
        <w:t>George (Ericsson) provides a response.</w:t>
      </w:r>
      <w:r w:rsidRPr="00076D5D">
        <w:rPr>
          <w:i/>
          <w:iCs/>
          <w:lang w:eastAsia="en-US"/>
        </w:rPr>
        <w:cr/>
        <w:t>Iskren (NEC) responds to George (Ericsson).</w:t>
      </w:r>
      <w:r w:rsidRPr="00076D5D">
        <w:rPr>
          <w:i/>
          <w:iCs/>
          <w:lang w:eastAsia="en-US"/>
        </w:rPr>
        <w:cr/>
        <w:t>Iskren (NEC) answers question from George (Ericsson)</w:t>
      </w:r>
      <w:r w:rsidRPr="00076D5D">
        <w:rPr>
          <w:i/>
          <w:iCs/>
          <w:lang w:eastAsia="en-US"/>
        </w:rPr>
        <w:cr/>
        <w:t>Hoyeon (Samsung) provides comments.</w:t>
      </w:r>
      <w:r w:rsidRPr="00076D5D">
        <w:rPr>
          <w:i/>
          <w:iCs/>
          <w:lang w:eastAsia="en-US"/>
        </w:rPr>
        <w:cr/>
        <w:t>Iskren (NEC) answers comments from Hoyeon (Samsung) and George (Ericsson).</w:t>
      </w:r>
      <w:r w:rsidRPr="00076D5D">
        <w:rPr>
          <w:i/>
          <w:iCs/>
          <w:lang w:eastAsia="en-US"/>
        </w:rPr>
        <w:cr/>
        <w:t>George (Ericsson) provides comment.</w:t>
      </w:r>
      <w:r w:rsidRPr="00076D5D">
        <w:rPr>
          <w:i/>
          <w:iCs/>
          <w:lang w:eastAsia="en-US"/>
        </w:rPr>
        <w:cr/>
        <w:t>Srisakul (NTT DOCOMO) provides comment.</w:t>
      </w:r>
      <w:r w:rsidRPr="00076D5D">
        <w:rPr>
          <w:i/>
          <w:iCs/>
          <w:lang w:eastAsia="en-US"/>
        </w:rPr>
        <w:cr/>
        <w:t>Iskren (NEC) answers question from Srisakul (NTT DOCOMO)</w:t>
      </w:r>
      <w:r w:rsidRPr="00076D5D">
        <w:rPr>
          <w:i/>
          <w:iCs/>
          <w:lang w:eastAsia="en-US"/>
        </w:rPr>
        <w:cr/>
        <w:t>Iskren (NEC) provides r01.</w:t>
      </w:r>
      <w:r w:rsidRPr="00076D5D">
        <w:rPr>
          <w:i/>
          <w:iCs/>
          <w:lang w:eastAsia="en-US"/>
        </w:rPr>
        <w:cr/>
        <w:t>Srisakul (NTT DOCOMO) comments and provides r02. But still to check whether we should go in this direction or better to take a simpler approach as proposed in NOTE 3 of 6004r02.</w:t>
      </w:r>
      <w:r w:rsidRPr="00076D5D">
        <w:rPr>
          <w:i/>
          <w:iCs/>
          <w:lang w:eastAsia="en-US"/>
        </w:rPr>
        <w:cr/>
      </w:r>
      <w:r w:rsidRPr="00076D5D">
        <w:rPr>
          <w:i/>
          <w:iCs/>
          <w:lang w:eastAsia="en-US"/>
        </w:rPr>
        <w:lastRenderedPageBreak/>
        <w:t>Iskren (NEC) answers Srisakul (NTT DOCOMO)..</w:t>
      </w:r>
      <w:r w:rsidRPr="00076D5D">
        <w:rPr>
          <w:i/>
          <w:iCs/>
          <w:lang w:eastAsia="en-US"/>
        </w:rPr>
        <w:cr/>
        <w:t>George (Ericsson) provides a response. Ericsson objects to r03. It does not address the issue. We provide r04 which is an update of r02 which has just editorial changes.</w:t>
      </w:r>
      <w:r w:rsidRPr="00076D5D">
        <w:rPr>
          <w:i/>
          <w:iCs/>
          <w:lang w:eastAsia="en-US"/>
        </w:rPr>
        <w:cr/>
        <w:t>Jinhua(Xiaomi) provides a comments.</w:t>
      </w:r>
      <w:r w:rsidRPr="00076D5D">
        <w:rPr>
          <w:i/>
          <w:iCs/>
          <w:lang w:eastAsia="en-US"/>
        </w:rPr>
        <w:cr/>
        <w:t>Srisakul (NTT DOCOMO) comments. Do not agree on r03. Support r02 or r04.</w:t>
      </w:r>
      <w:r w:rsidRPr="00076D5D">
        <w:rPr>
          <w:i/>
          <w:iCs/>
          <w:lang w:eastAsia="en-US"/>
        </w:rPr>
        <w:cr/>
        <w:t>Iskren (NEC) is OK with r02 and r04.</w:t>
      </w:r>
      <w:r w:rsidRPr="00076D5D">
        <w:rPr>
          <w:i/>
          <w:iCs/>
          <w:lang w:eastAsia="en-US"/>
        </w:rPr>
        <w:cr/>
        <w:t>Jinhua(Xiaomi) provides a response to Iskren (NEC)</w:t>
      </w:r>
      <w:r w:rsidRPr="00076D5D">
        <w:rPr>
          <w:i/>
          <w:iCs/>
          <w:lang w:eastAsia="en-US"/>
        </w:rPr>
        <w:cr/>
        <w:t>George (Ericsson) provides r05. Just added Ericsson as co-signer. The SCC mode 3 is addressed in 5431. Please check the latest revision.</w:t>
      </w:r>
      <w:r w:rsidRPr="00076D5D">
        <w:rPr>
          <w:i/>
          <w:iCs/>
          <w:lang w:eastAsia="en-US"/>
        </w:rPr>
        <w:cr/>
        <w:t>Ashok (Samsung) objects to all revisions including original CR</w:t>
      </w:r>
      <w:r w:rsidRPr="00076D5D">
        <w:rPr>
          <w:i/>
          <w:iCs/>
          <w:lang w:eastAsia="en-US"/>
        </w:rPr>
        <w:cr/>
        <w:t>Iskren (NEC) disagrees with the objection from Ashok (Samsung) and explains why it is not valid.</w:t>
      </w:r>
      <w:r w:rsidRPr="00076D5D">
        <w:rPr>
          <w:i/>
          <w:iCs/>
          <w:lang w:eastAsia="en-US"/>
        </w:rPr>
        <w:cr/>
        <w:t xml:space="preserve">Ashok (Samsung) maintains its objection and clarifies to Iskren . Also propose to go with the </w:t>
      </w:r>
      <w:proofErr w:type="spellStart"/>
      <w:r w:rsidRPr="00076D5D">
        <w:rPr>
          <w:i/>
          <w:iCs/>
          <w:lang w:eastAsia="en-US"/>
        </w:rPr>
        <w:t>Jinguo's</w:t>
      </w:r>
      <w:proofErr w:type="spellEnd"/>
      <w:r w:rsidRPr="00076D5D">
        <w:rPr>
          <w:i/>
          <w:iCs/>
          <w:lang w:eastAsia="en-US"/>
        </w:rPr>
        <w:t xml:space="preserve"> original proposal</w:t>
      </w:r>
      <w:r w:rsidRPr="00076D5D">
        <w:rPr>
          <w:i/>
          <w:iCs/>
          <w:lang w:eastAsia="en-US"/>
        </w:rPr>
        <w:cr/>
        <w:t xml:space="preserve">George (Ericsson) provides a response. Ashok, it is very common that operator policies do dictate these things. </w:t>
      </w:r>
      <w:proofErr w:type="spellStart"/>
      <w:r w:rsidRPr="00076D5D">
        <w:rPr>
          <w:i/>
          <w:iCs/>
          <w:lang w:eastAsia="en-US"/>
        </w:rPr>
        <w:t>Its</w:t>
      </w:r>
      <w:proofErr w:type="spellEnd"/>
      <w:r w:rsidRPr="00076D5D">
        <w:rPr>
          <w:i/>
          <w:iCs/>
          <w:lang w:eastAsia="en-US"/>
        </w:rPr>
        <w:t xml:space="preserve"> all over the spec. I would propose this goes to CC#3 than. One size does not fit all. The ultimate decision has to be left to the operator not us dictating something on them. Actually some may charge more for these sessions. So this is a very reasonable compromise to satisfy everyone.</w:t>
      </w:r>
      <w:r w:rsidRPr="00076D5D">
        <w:rPr>
          <w:i/>
          <w:iCs/>
          <w:lang w:eastAsia="en-US"/>
        </w:rPr>
        <w:cr/>
        <w:t>Ashok (Samsung) agrees with George's (Ericsson) proposal to discuss in CC#3</w:t>
      </w:r>
      <w:r w:rsidRPr="00076D5D">
        <w:rPr>
          <w:i/>
          <w:iCs/>
          <w:lang w:eastAsia="en-US"/>
        </w:rPr>
        <w:cr/>
        <w:t>Ericsson (George) SSC mode 2 and 3 are already addressed with much more clarity this time. And how is that related to this anyways. Ashok, I thought U are pragmatic. U have not provided any valid reason.</w:t>
      </w:r>
      <w:r w:rsidRPr="00076D5D">
        <w:rPr>
          <w:i/>
          <w:iCs/>
          <w:lang w:eastAsia="en-US"/>
        </w:rPr>
        <w:cr/>
        <w:t>Iskren (NEC) agrees to take this CR to CC#3.</w:t>
      </w:r>
      <w:r w:rsidRPr="00076D5D">
        <w:rPr>
          <w:i/>
          <w:iCs/>
          <w:lang w:eastAsia="en-US"/>
        </w:rPr>
        <w:cr/>
        <w:t>Iskren (NEC) provides r06 with the only change added Xiaomi as a co-signer.</w:t>
      </w:r>
      <w:r w:rsidRPr="00076D5D">
        <w:rPr>
          <w:i/>
          <w:iCs/>
          <w:lang w:eastAsia="en-US"/>
        </w:rPr>
        <w:cr/>
      </w:r>
      <w:proofErr w:type="spellStart"/>
      <w:r w:rsidRPr="00076D5D">
        <w:rPr>
          <w:i/>
          <w:iCs/>
          <w:lang w:eastAsia="en-US"/>
        </w:rPr>
        <w:t>Kaisu</w:t>
      </w:r>
      <w:proofErr w:type="spellEnd"/>
      <w:r w:rsidRPr="00076D5D">
        <w:rPr>
          <w:i/>
          <w:iCs/>
          <w:lang w:eastAsia="en-US"/>
        </w:rPr>
        <w:t>(Nokia) provides r07 where 'may not reject' is changed to 'may accept'.</w:t>
      </w:r>
      <w:r w:rsidRPr="00076D5D">
        <w:rPr>
          <w:i/>
          <w:iCs/>
          <w:lang w:eastAsia="en-US"/>
        </w:rPr>
        <w:cr/>
        <w:t>Ashok (Samsung) maintains its objections on all the revisions including the original paper</w:t>
      </w:r>
      <w:r w:rsidRPr="00076D5D">
        <w:rPr>
          <w:i/>
          <w:iCs/>
          <w:lang w:eastAsia="en-US"/>
        </w:rPr>
        <w:cr/>
        <w:t xml:space="preserve">George (Ericsson) This needs to go to CC#4. Please add it </w:t>
      </w:r>
      <w:proofErr w:type="spellStart"/>
      <w:r w:rsidRPr="00076D5D">
        <w:rPr>
          <w:i/>
          <w:iCs/>
          <w:lang w:eastAsia="en-US"/>
        </w:rPr>
        <w:t>Jinguo</w:t>
      </w:r>
      <w:proofErr w:type="spellEnd"/>
      <w:r w:rsidRPr="00076D5D">
        <w:rPr>
          <w:i/>
          <w:iCs/>
          <w:lang w:eastAsia="en-US"/>
        </w:rPr>
        <w:t>. We have a single objection.</w:t>
      </w:r>
      <w:r w:rsidRPr="00076D5D">
        <w:rPr>
          <w:i/>
          <w:iCs/>
          <w:lang w:eastAsia="en-US"/>
        </w:rPr>
        <w:cr/>
        <w:t>Iskren (NEC) agrees with George (Ericsson) to bring this CR to CC#4 and provides comments.</w:t>
      </w:r>
      <w:r w:rsidRPr="00076D5D">
        <w:rPr>
          <w:i/>
          <w:iCs/>
          <w:lang w:eastAsia="en-US"/>
        </w:rPr>
        <w:cr/>
        <w:t>Ashok (Samsung) responds to Iskren (NEC)</w:t>
      </w:r>
      <w:r w:rsidRPr="00076D5D">
        <w:rPr>
          <w:i/>
          <w:iCs/>
          <w:lang w:eastAsia="en-US"/>
        </w:rPr>
        <w:cr/>
        <w:t>Iskren (NEC) answers Ashok (Samsung)</w:t>
      </w:r>
      <w:r w:rsidRPr="00076D5D">
        <w:rPr>
          <w:i/>
          <w:iCs/>
          <w:lang w:eastAsia="en-US"/>
        </w:rPr>
        <w:cr/>
      </w:r>
      <w:proofErr w:type="spellStart"/>
      <w:r w:rsidRPr="00076D5D">
        <w:rPr>
          <w:i/>
          <w:iCs/>
          <w:lang w:eastAsia="en-US"/>
        </w:rPr>
        <w:t>Jinguo</w:t>
      </w:r>
      <w:proofErr w:type="spellEnd"/>
      <w:r w:rsidRPr="00076D5D">
        <w:rPr>
          <w:i/>
          <w:iCs/>
          <w:lang w:eastAsia="en-US"/>
        </w:rPr>
        <w:t xml:space="preserve"> (ZTE) comments</w:t>
      </w:r>
      <w:r w:rsidRPr="00076D5D">
        <w:rPr>
          <w:i/>
          <w:iCs/>
          <w:lang w:eastAsia="en-US"/>
        </w:rPr>
        <w:cr/>
        <w:t xml:space="preserve">Iskren (NEC) answers </w:t>
      </w:r>
      <w:proofErr w:type="spellStart"/>
      <w:r w:rsidRPr="00076D5D">
        <w:rPr>
          <w:i/>
          <w:iCs/>
          <w:lang w:eastAsia="en-US"/>
        </w:rPr>
        <w:t>Jinguo</w:t>
      </w:r>
      <w:proofErr w:type="spellEnd"/>
      <w:r w:rsidRPr="00076D5D">
        <w:rPr>
          <w:i/>
          <w:iCs/>
          <w:lang w:eastAsia="en-US"/>
        </w:rPr>
        <w:t xml:space="preserve"> (ZTE)</w:t>
      </w:r>
      <w:r w:rsidRPr="00076D5D">
        <w:rPr>
          <w:i/>
          <w:iCs/>
          <w:lang w:eastAsia="en-US"/>
        </w:rPr>
        <w:cr/>
        <w:t>==== 8.X, 9.X Revisions Deadline ====</w:t>
      </w:r>
      <w:r w:rsidRPr="00076D5D">
        <w:rPr>
          <w:i/>
          <w:iCs/>
          <w:lang w:eastAsia="en-US"/>
        </w:rPr>
        <w:cr/>
        <w:t>Gerald (</w:t>
      </w:r>
      <w:proofErr w:type="spellStart"/>
      <w:r w:rsidRPr="00076D5D">
        <w:rPr>
          <w:i/>
          <w:iCs/>
          <w:lang w:eastAsia="en-US"/>
        </w:rPr>
        <w:t>Matrixx</w:t>
      </w:r>
      <w:proofErr w:type="spellEnd"/>
      <w:r w:rsidRPr="00076D5D">
        <w:rPr>
          <w:i/>
          <w:iCs/>
          <w:lang w:eastAsia="en-US"/>
        </w:rPr>
        <w:t>) is requesting at least to remove 'has been exceeded' in r07.</w:t>
      </w:r>
      <w:r w:rsidRPr="00076D5D">
        <w:rPr>
          <w:i/>
          <w:iCs/>
          <w:lang w:eastAsia="en-US"/>
        </w:rPr>
        <w:cr/>
        <w:t>George (Ericsson) responds to Gerald. We have the reached condition there, so this will be fulfilled before exceeded is reached anyway. Given that we passed the deadline lets handle this next meeting and we approve this revision. This is not a show stopper</w:t>
      </w:r>
      <w:r w:rsidRPr="00076D5D">
        <w:rPr>
          <w:i/>
          <w:iCs/>
          <w:lang w:eastAsia="en-US"/>
        </w:rPr>
        <w:cr/>
        <w:t>Gerald (</w:t>
      </w:r>
      <w:proofErr w:type="spellStart"/>
      <w:r w:rsidRPr="00076D5D">
        <w:rPr>
          <w:i/>
          <w:iCs/>
          <w:lang w:eastAsia="en-US"/>
        </w:rPr>
        <w:t>Matrixx</w:t>
      </w:r>
      <w:proofErr w:type="spellEnd"/>
      <w:r w:rsidRPr="00076D5D">
        <w:rPr>
          <w:i/>
          <w:iCs/>
          <w:lang w:eastAsia="en-US"/>
        </w:rPr>
        <w:t>) will not block r07 if the quality improvement to just remove 'has been exceeded' is not feasible</w:t>
      </w:r>
      <w:r w:rsidRPr="00076D5D">
        <w:rPr>
          <w:i/>
          <w:iCs/>
          <w:lang w:eastAsia="en-US"/>
        </w:rPr>
        <w:cr/>
        <w:t>George (Ericsson) Thanks Gerald. We will handle it next meeting.</w:t>
      </w:r>
      <w:r w:rsidRPr="00076D5D">
        <w:rPr>
          <w:i/>
          <w:iCs/>
          <w:lang w:eastAsia="en-US"/>
        </w:rPr>
        <w:cr/>
      </w:r>
      <w:proofErr w:type="spellStart"/>
      <w:r w:rsidRPr="00076D5D">
        <w:rPr>
          <w:i/>
          <w:iCs/>
          <w:lang w:eastAsia="en-US"/>
        </w:rPr>
        <w:t>Kaisu</w:t>
      </w:r>
      <w:proofErr w:type="spellEnd"/>
      <w:r w:rsidRPr="00076D5D">
        <w:rPr>
          <w:i/>
          <w:iCs/>
          <w:lang w:eastAsia="en-US"/>
        </w:rPr>
        <w:t xml:space="preserve"> (Nokia) recommends to add some further explanation in the next meeting.</w:t>
      </w:r>
      <w:r w:rsidRPr="00076D5D">
        <w:rPr>
          <w:i/>
          <w:iCs/>
          <w:lang w:eastAsia="en-US"/>
        </w:rPr>
        <w:cr/>
        <w:t xml:space="preserve">Iskren (NEC) answers </w:t>
      </w:r>
      <w:proofErr w:type="spellStart"/>
      <w:r w:rsidRPr="00076D5D">
        <w:rPr>
          <w:i/>
          <w:iCs/>
          <w:lang w:eastAsia="en-US"/>
        </w:rPr>
        <w:t>Kaisu</w:t>
      </w:r>
      <w:proofErr w:type="spellEnd"/>
      <w:r w:rsidRPr="00076D5D">
        <w:rPr>
          <w:i/>
          <w:iCs/>
          <w:lang w:eastAsia="en-US"/>
        </w:rPr>
        <w:t xml:space="preserve"> (Nokia).</w:t>
      </w:r>
      <w:r w:rsidRPr="00076D5D">
        <w:rPr>
          <w:i/>
          <w:iCs/>
          <w:lang w:eastAsia="en-US"/>
        </w:rPr>
        <w:cr/>
        <w:t>George (Ericsson) provides comment. I think we have the action dependent on operator policies; and give examples of some of these policies as example.</w:t>
      </w:r>
      <w:r w:rsidRPr="00076D5D">
        <w:rPr>
          <w:i/>
          <w:iCs/>
          <w:lang w:eastAsia="en-US"/>
        </w:rPr>
        <w:cr/>
        <w:t>==== 8.X, 9.X Final Deadline ====</w:t>
      </w:r>
      <w:r w:rsidRPr="00076D5D">
        <w:rPr>
          <w:i/>
          <w:iCs/>
          <w:lang w:eastAsia="en-US"/>
        </w:rPr>
        <w:cr/>
        <w:t>Iskren (NEC) comments - Dear Tao, the only objection from Ashok (Samsung) was withdrawn. I believe it does not now need to go to CC#4 and you can put the latest version r07 for approval.</w:t>
      </w:r>
    </w:p>
    <w:p w14:paraId="5636286A" w14:textId="77777777" w:rsidR="00076D5D" w:rsidRPr="00076D5D" w:rsidRDefault="00076D5D" w:rsidP="00076D5D">
      <w:pPr>
        <w:pStyle w:val="FP"/>
        <w:rPr>
          <w:i/>
          <w:iCs/>
          <w:lang w:eastAsia="en-US"/>
        </w:rPr>
      </w:pPr>
    </w:p>
    <w:p w14:paraId="065E1E49" w14:textId="1150AE18" w:rsidR="00CE7165" w:rsidRPr="00076D5D" w:rsidRDefault="00CE7165" w:rsidP="00CE7165">
      <w:pPr>
        <w:rPr>
          <w:b/>
          <w:bCs/>
          <w:lang w:eastAsia="en-US"/>
        </w:rPr>
      </w:pPr>
      <w:r w:rsidRPr="00076D5D">
        <w:rPr>
          <w:b/>
          <w:bCs/>
          <w:lang w:eastAsia="en-US"/>
        </w:rPr>
        <w:t>Discussion and conclusion:</w:t>
      </w:r>
    </w:p>
    <w:p w14:paraId="1571CDCE" w14:textId="77777777" w:rsidR="00CE7165" w:rsidRPr="00CE7165" w:rsidRDefault="00076D5D" w:rsidP="00CE7165">
      <w:pPr>
        <w:rPr>
          <w:lang w:eastAsia="en-US"/>
        </w:rPr>
      </w:pPr>
      <w:r w:rsidRPr="00076D5D">
        <w:rPr>
          <w:color w:val="0000FF"/>
          <w:lang w:eastAsia="en-US"/>
        </w:rPr>
        <w:t>S2-2105666</w:t>
      </w:r>
      <w:r w:rsidR="00CE7165" w:rsidRPr="00076D5D">
        <w:rPr>
          <w:color w:val="0000FF"/>
          <w:lang w:eastAsia="en-US"/>
        </w:rPr>
        <w:t>r07</w:t>
      </w:r>
      <w:r>
        <w:t xml:space="preserve">: </w:t>
      </w:r>
      <w:r w:rsidRPr="00076D5D">
        <w:rPr>
          <w:color w:val="0000FF"/>
          <w:lang w:eastAsia="en-US"/>
        </w:rPr>
        <w:t>S2-2105666r07</w:t>
      </w:r>
      <w:r>
        <w:t xml:space="preserve"> </w:t>
      </w:r>
      <w:r w:rsidR="00CE7165">
        <w:rPr>
          <w:lang w:eastAsia="en-US"/>
        </w:rPr>
        <w:t xml:space="preserve">was </w:t>
      </w:r>
      <w:r w:rsidR="00CE7165" w:rsidRPr="00CE7165">
        <w:rPr>
          <w:color w:val="FF0000"/>
          <w:lang w:eastAsia="en-US"/>
        </w:rPr>
        <w:t>agreed</w:t>
      </w:r>
      <w:r w:rsidR="00CE7165">
        <w:rPr>
          <w:lang w:eastAsia="en-US"/>
        </w:rPr>
        <w:t xml:space="preserve">. This was revised to </w:t>
      </w:r>
      <w:r w:rsidR="00CE7165" w:rsidRPr="00CE7165">
        <w:rPr>
          <w:color w:val="0000FF"/>
          <w:lang w:eastAsia="en-US"/>
        </w:rPr>
        <w:t>S2-2106</w:t>
      </w:r>
      <w:r w:rsidR="00CE7165">
        <w:rPr>
          <w:color w:val="0000FF"/>
          <w:lang w:eastAsia="en-US"/>
        </w:rPr>
        <w:t>6</w:t>
      </w:r>
      <w:r w:rsidR="00CE7165" w:rsidRPr="00CE7165">
        <w:rPr>
          <w:color w:val="0000FF"/>
          <w:lang w:eastAsia="en-US"/>
        </w:rPr>
        <w:t>61</w:t>
      </w:r>
      <w:r>
        <w:t>,</w:t>
      </w:r>
      <w:r w:rsidR="00CE7165">
        <w:rPr>
          <w:lang w:eastAsia="en-US"/>
        </w:rPr>
        <w:t xml:space="preserve"> which was </w:t>
      </w:r>
      <w:r w:rsidR="00CE7165" w:rsidRPr="00CE7165">
        <w:rPr>
          <w:color w:val="FF0000"/>
          <w:lang w:eastAsia="en-US"/>
        </w:rPr>
        <w:t>approved</w:t>
      </w:r>
      <w:r w:rsidR="00CE7165">
        <w:t>.</w:t>
      </w:r>
    </w:p>
    <w:p w14:paraId="49F10252" w14:textId="77777777" w:rsidR="002264D9" w:rsidRPr="002264D9" w:rsidRDefault="002264D9" w:rsidP="002264D9">
      <w:pPr>
        <w:pStyle w:val="FP"/>
        <w:keepNext/>
        <w:rPr>
          <w:i/>
          <w:iCs/>
          <w:lang w:eastAsia="en-US"/>
        </w:rPr>
      </w:pPr>
    </w:p>
    <w:p w14:paraId="2F08ABC9" w14:textId="77777777" w:rsidR="00076D5D" w:rsidRDefault="00CE7165" w:rsidP="00076D5D">
      <w:pPr>
        <w:pBdr>
          <w:top w:val="single" w:sz="4" w:space="1" w:color="auto"/>
        </w:pBdr>
        <w:rPr>
          <w:lang w:eastAsia="en-US"/>
        </w:rPr>
      </w:pPr>
      <w:r w:rsidRPr="00CE7165">
        <w:rPr>
          <w:color w:val="0000FF"/>
          <w:lang w:eastAsia="en-US"/>
        </w:rPr>
        <w:t>S2-2105667</w:t>
      </w:r>
      <w:r>
        <w:rPr>
          <w:lang w:eastAsia="en-US"/>
        </w:rPr>
        <w:t xml:space="preserve"> (CR) 23.502 CR2950: TS23.502 Correction to the NSAC to maintain service continuity (Source: NEC)</w:t>
      </w:r>
    </w:p>
    <w:p w14:paraId="5266B37E" w14:textId="7AB3111D" w:rsidR="00CE7165" w:rsidRPr="00076D5D" w:rsidRDefault="00CE7165" w:rsidP="00076D5D">
      <w:pPr>
        <w:pStyle w:val="FP"/>
        <w:rPr>
          <w:i/>
          <w:iCs/>
        </w:rPr>
      </w:pPr>
      <w:r w:rsidRPr="00076D5D">
        <w:rPr>
          <w:b/>
          <w:bCs/>
          <w:i/>
          <w:iCs/>
        </w:rPr>
        <w:t>e-mail comments:</w:t>
      </w:r>
      <w:r w:rsidRPr="00076D5D">
        <w:rPr>
          <w:b/>
          <w:bCs/>
          <w:i/>
          <w:iCs/>
        </w:rPr>
        <w:cr/>
      </w:r>
      <w:r w:rsidRPr="00076D5D">
        <w:rPr>
          <w:i/>
          <w:iCs/>
        </w:rPr>
        <w:t>George Foti (Ericsson) proposes to note the CR. Please see 5666.</w:t>
      </w:r>
      <w:r w:rsidRPr="00076D5D">
        <w:rPr>
          <w:i/>
          <w:iCs/>
        </w:rPr>
        <w:cr/>
        <w:t>Iskren (NEC) provides r01.</w:t>
      </w:r>
      <w:r w:rsidRPr="00076D5D">
        <w:rPr>
          <w:i/>
          <w:iCs/>
        </w:rPr>
        <w:cr/>
        <w:t>George (Ericsson) objects to r1. This is not aligned with the consensus of the group and which is reflected in 5666r04.</w:t>
      </w:r>
      <w:r w:rsidRPr="00076D5D">
        <w:rPr>
          <w:i/>
          <w:iCs/>
        </w:rPr>
        <w:cr/>
        <w:t>Iskren (NEC) is ok with the original version.</w:t>
      </w:r>
      <w:r w:rsidRPr="00076D5D">
        <w:rPr>
          <w:i/>
          <w:iCs/>
        </w:rPr>
        <w:cr/>
        <w:t>George (Ericsson) provides a response. The original version does not consider operator policy which in 5666r04. It rejects everything. So neither revisions are OK</w:t>
      </w:r>
      <w:r w:rsidRPr="00076D5D">
        <w:rPr>
          <w:i/>
          <w:iCs/>
        </w:rPr>
        <w:cr/>
        <w:t>Iskren (NEC) answers George (Ericsson).</w:t>
      </w:r>
      <w:r w:rsidRPr="00076D5D">
        <w:rPr>
          <w:i/>
          <w:iCs/>
        </w:rPr>
        <w:cr/>
        <w:t>George (Ericsson) provides a response. Please read the 5666r04. It is safer.</w:t>
      </w:r>
      <w:r w:rsidRPr="00076D5D">
        <w:rPr>
          <w:i/>
          <w:iCs/>
        </w:rPr>
        <w:cr/>
        <w:t>Iskren (NEC) answers George (Ericsson) and provides r02</w:t>
      </w:r>
      <w:r w:rsidRPr="00076D5D">
        <w:rPr>
          <w:i/>
          <w:iCs/>
        </w:rPr>
        <w:cr/>
        <w:t>Ashok (Samsung) objects to all revisions including original CR</w:t>
      </w:r>
      <w:r w:rsidRPr="00076D5D">
        <w:rPr>
          <w:i/>
          <w:iCs/>
        </w:rPr>
        <w:cr/>
        <w:t>Iskren (NEC) disagrees with the objection from Ashok (Samsung) and explains why it is not valid.</w:t>
      </w:r>
      <w:r w:rsidRPr="00076D5D">
        <w:rPr>
          <w:i/>
          <w:iCs/>
        </w:rPr>
        <w:cr/>
        <w:t xml:space="preserve">Ashok (Samsung) maintains its objection and clarifies to Iskren . Also propose to go with the </w:t>
      </w:r>
      <w:proofErr w:type="spellStart"/>
      <w:r w:rsidRPr="00076D5D">
        <w:rPr>
          <w:i/>
          <w:iCs/>
        </w:rPr>
        <w:t>Jinguo's</w:t>
      </w:r>
      <w:proofErr w:type="spellEnd"/>
      <w:r w:rsidRPr="00076D5D">
        <w:rPr>
          <w:i/>
          <w:iCs/>
        </w:rPr>
        <w:t xml:space="preserve"> original proposal</w:t>
      </w:r>
      <w:r w:rsidRPr="00076D5D">
        <w:rPr>
          <w:i/>
          <w:iCs/>
        </w:rPr>
        <w:cr/>
        <w:t>George (Ericsson) provides a response. We have to take this to CC#3.</w:t>
      </w:r>
      <w:r w:rsidRPr="00076D5D">
        <w:rPr>
          <w:i/>
          <w:iCs/>
        </w:rPr>
        <w:cr/>
        <w:t>Iskren (NEC) agrees with George to take this to CC#3..</w:t>
      </w:r>
      <w:r w:rsidRPr="00076D5D">
        <w:rPr>
          <w:i/>
          <w:iCs/>
        </w:rPr>
        <w:cr/>
      </w:r>
      <w:proofErr w:type="spellStart"/>
      <w:r w:rsidRPr="00076D5D">
        <w:rPr>
          <w:i/>
          <w:iCs/>
        </w:rPr>
        <w:t>Kaisu</w:t>
      </w:r>
      <w:proofErr w:type="spellEnd"/>
      <w:r w:rsidRPr="00076D5D">
        <w:rPr>
          <w:i/>
          <w:iCs/>
        </w:rPr>
        <w:t>(Nokia) provides r3, to align with 5666r7</w:t>
      </w:r>
      <w:r w:rsidRPr="00076D5D">
        <w:rPr>
          <w:i/>
          <w:iCs/>
        </w:rPr>
        <w:cr/>
        <w:t>Ashok (Samsung) maintains its objections on all the revisions including the original paper</w:t>
      </w:r>
      <w:r w:rsidRPr="00076D5D">
        <w:rPr>
          <w:i/>
          <w:iCs/>
        </w:rPr>
        <w:cr/>
        <w:t xml:space="preserve">George (Ericsson) provides comment. Please take this one </w:t>
      </w:r>
      <w:proofErr w:type="spellStart"/>
      <w:r w:rsidRPr="00076D5D">
        <w:rPr>
          <w:i/>
          <w:iCs/>
        </w:rPr>
        <w:t>Jinguo</w:t>
      </w:r>
      <w:proofErr w:type="spellEnd"/>
      <w:r w:rsidRPr="00076D5D">
        <w:rPr>
          <w:i/>
          <w:iCs/>
        </w:rPr>
        <w:t xml:space="preserve"> to CC#4. We have operator policies already in the </w:t>
      </w:r>
      <w:r w:rsidRPr="00076D5D">
        <w:rPr>
          <w:i/>
          <w:iCs/>
        </w:rPr>
        <w:lastRenderedPageBreak/>
        <w:t>text. The statement U added Ashok is operator policy. We don't standardize operator policy. In short there is no valid basis for rejection. What U want is already there and permitted.</w:t>
      </w:r>
      <w:r w:rsidRPr="00076D5D">
        <w:rPr>
          <w:i/>
          <w:iCs/>
        </w:rPr>
        <w:cr/>
        <w:t>Ashok (Samsung) responds to George . I have provided so many points and particularly the 4th points which is leading to release of existing PDU session which itself is a valid reason. In my proposal at least there was no impact to the slice threshold or impact on existing PDU. So in summary agree to discuss in CC#4</w:t>
      </w:r>
      <w:r w:rsidRPr="00076D5D">
        <w:rPr>
          <w:i/>
          <w:iCs/>
        </w:rPr>
        <w:cr/>
        <w:t xml:space="preserve">George (Ericsson). U don't seem to understand that some operators may charge for over use and they want to allow the session to HO successfully, and to charge it but reject new request even in 5G. </w:t>
      </w:r>
      <w:proofErr w:type="spellStart"/>
      <w:r w:rsidRPr="00076D5D">
        <w:rPr>
          <w:i/>
          <w:iCs/>
        </w:rPr>
        <w:t>Its</w:t>
      </w:r>
      <w:proofErr w:type="spellEnd"/>
      <w:r w:rsidRPr="00076D5D">
        <w:rPr>
          <w:i/>
          <w:iCs/>
        </w:rPr>
        <w:t xml:space="preserve"> all called the magic unspecified operator policies. I presume that vendors don't run operator networks.</w:t>
      </w:r>
      <w:r w:rsidRPr="00076D5D">
        <w:rPr>
          <w:i/>
          <w:iCs/>
        </w:rPr>
        <w:cr/>
        <w:t>U are the only company objecting. I have not heard anyone else.</w:t>
      </w:r>
      <w:r w:rsidRPr="00076D5D">
        <w:rPr>
          <w:i/>
          <w:iCs/>
        </w:rPr>
        <w:cr/>
        <w:t xml:space="preserve">Iskren (NEC) answers Ashok (Samsung) and explains why the reasons for objection are not valid. See </w:t>
      </w:r>
      <w:proofErr w:type="spellStart"/>
      <w:r w:rsidRPr="00076D5D">
        <w:rPr>
          <w:i/>
          <w:iCs/>
        </w:rPr>
        <w:t>bellow</w:t>
      </w:r>
      <w:proofErr w:type="spellEnd"/>
      <w:r w:rsidRPr="00076D5D">
        <w:rPr>
          <w:i/>
          <w:iCs/>
        </w:rPr>
        <w:t>.</w:t>
      </w:r>
      <w:r w:rsidRPr="00076D5D">
        <w:rPr>
          <w:i/>
          <w:iCs/>
        </w:rPr>
        <w:cr/>
        <w:t>Iskren (NEC comments</w:t>
      </w:r>
      <w:r w:rsidRPr="00076D5D">
        <w:rPr>
          <w:i/>
          <w:iCs/>
        </w:rPr>
        <w:cr/>
        <w:t>==== 8.X, 9.X Revisions Deadline ====</w:t>
      </w:r>
      <w:r w:rsidRPr="00076D5D">
        <w:rPr>
          <w:i/>
          <w:iCs/>
        </w:rPr>
        <w:cr/>
        <w:t>Gerald (</w:t>
      </w:r>
      <w:proofErr w:type="spellStart"/>
      <w:r w:rsidRPr="00076D5D">
        <w:rPr>
          <w:i/>
          <w:iCs/>
        </w:rPr>
        <w:t>Matrixx</w:t>
      </w:r>
      <w:proofErr w:type="spellEnd"/>
      <w:r w:rsidRPr="00076D5D">
        <w:rPr>
          <w:i/>
          <w:iCs/>
        </w:rPr>
        <w:t>) is requesting at least to remove 'has been exceeded' in r03.</w:t>
      </w:r>
      <w:r w:rsidRPr="00076D5D">
        <w:rPr>
          <w:i/>
          <w:iCs/>
        </w:rPr>
        <w:cr/>
        <w:t>George (Ericsson) responds to Gerald. We have the reached condition there, so this will be fulfilled before exceeded is reached anyway. Given that we passed the deadline lets handle this next meeting and we approve this revision. This is not a show stopper.</w:t>
      </w:r>
      <w:r w:rsidRPr="00076D5D">
        <w:rPr>
          <w:i/>
          <w:iCs/>
        </w:rPr>
        <w:cr/>
        <w:t>Gerald (</w:t>
      </w:r>
      <w:proofErr w:type="spellStart"/>
      <w:r w:rsidRPr="00076D5D">
        <w:rPr>
          <w:i/>
          <w:iCs/>
        </w:rPr>
        <w:t>Matrixx</w:t>
      </w:r>
      <w:proofErr w:type="spellEnd"/>
      <w:r w:rsidRPr="00076D5D">
        <w:rPr>
          <w:i/>
          <w:iCs/>
        </w:rPr>
        <w:t>) will not block r03 if the quality improvement to just remove 'has been exceeded' is not feasible</w:t>
      </w:r>
      <w:r w:rsidRPr="00076D5D">
        <w:rPr>
          <w:i/>
          <w:iCs/>
        </w:rPr>
        <w:cr/>
        <w:t>==== 8.X, 9.X Final Deadline ====</w:t>
      </w:r>
      <w:r w:rsidRPr="00076D5D">
        <w:rPr>
          <w:i/>
          <w:iCs/>
        </w:rPr>
        <w:cr/>
        <w:t>Iskren (NEC) comments - Dear Tao, the only objection from Ashok (Samsung) was withdrawn. I believe it does not now need to go to CC#4 and you can put the latest version r03 for approval.</w:t>
      </w:r>
    </w:p>
    <w:p w14:paraId="09E049F0" w14:textId="77777777" w:rsidR="00CE7165" w:rsidRPr="00076D5D" w:rsidRDefault="00CE7165" w:rsidP="00076D5D">
      <w:pPr>
        <w:pStyle w:val="FP"/>
        <w:rPr>
          <w:i/>
          <w:iCs/>
        </w:rPr>
      </w:pPr>
    </w:p>
    <w:p w14:paraId="53F5A9D8" w14:textId="3C46A406" w:rsidR="00CE7165" w:rsidRPr="00076D5D" w:rsidRDefault="00CE7165" w:rsidP="00CE7165">
      <w:pPr>
        <w:rPr>
          <w:b/>
          <w:bCs/>
          <w:lang w:eastAsia="en-US"/>
        </w:rPr>
      </w:pPr>
      <w:r w:rsidRPr="00076D5D">
        <w:rPr>
          <w:b/>
          <w:bCs/>
          <w:lang w:eastAsia="en-US"/>
        </w:rPr>
        <w:t>Discussion and conclusion:</w:t>
      </w:r>
    </w:p>
    <w:p w14:paraId="3DF2DD41" w14:textId="77777777" w:rsidR="00CE7165" w:rsidRDefault="00CE7165" w:rsidP="00CE7165">
      <w:r w:rsidRPr="00CE7165">
        <w:rPr>
          <w:color w:val="0000FF"/>
          <w:lang w:eastAsia="en-US"/>
        </w:rPr>
        <w:t>S2-2105667r03</w:t>
      </w:r>
      <w:r>
        <w:rPr>
          <w:lang w:eastAsia="en-US"/>
        </w:rPr>
        <w:t xml:space="preserve"> was agreed. This was revised to </w:t>
      </w:r>
      <w:r w:rsidRPr="00CE7165">
        <w:rPr>
          <w:color w:val="0000FF"/>
          <w:lang w:eastAsia="en-US"/>
        </w:rPr>
        <w:t>S2-2106</w:t>
      </w:r>
      <w:r>
        <w:rPr>
          <w:color w:val="0000FF"/>
          <w:lang w:eastAsia="en-US"/>
        </w:rPr>
        <w:t>6</w:t>
      </w:r>
      <w:r w:rsidRPr="00CE7165">
        <w:rPr>
          <w:color w:val="0000FF"/>
          <w:lang w:eastAsia="en-US"/>
        </w:rPr>
        <w:t>62</w:t>
      </w:r>
      <w:r>
        <w:rPr>
          <w:lang w:eastAsia="en-US"/>
        </w:rPr>
        <w:t xml:space="preserve"> which was </w:t>
      </w:r>
      <w:r w:rsidRPr="00CE7165">
        <w:rPr>
          <w:color w:val="FF0000"/>
          <w:lang w:eastAsia="en-US"/>
        </w:rPr>
        <w:t>approved</w:t>
      </w:r>
      <w:r>
        <w:t>.</w:t>
      </w:r>
    </w:p>
    <w:p w14:paraId="713DD334" w14:textId="77777777" w:rsidR="00CE7165" w:rsidRPr="00CE7165" w:rsidRDefault="00CE7165" w:rsidP="00CE7165">
      <w:pPr>
        <w:rPr>
          <w:lang w:eastAsia="en-US"/>
        </w:rPr>
      </w:pPr>
    </w:p>
    <w:p w14:paraId="291EDBCF" w14:textId="3003DACE" w:rsidR="00CE7165" w:rsidRDefault="00CE7165" w:rsidP="00076D5D">
      <w:pPr>
        <w:pBdr>
          <w:top w:val="single" w:sz="4" w:space="1" w:color="auto"/>
        </w:pBdr>
        <w:rPr>
          <w:lang w:eastAsia="en-US"/>
        </w:rPr>
      </w:pPr>
      <w:r w:rsidRPr="00CE7165">
        <w:rPr>
          <w:color w:val="0000FF"/>
          <w:lang w:eastAsia="en-US"/>
        </w:rPr>
        <w:t>S2-210</w:t>
      </w:r>
      <w:r w:rsidR="002A1625">
        <w:rPr>
          <w:color w:val="0000FF"/>
          <w:lang w:eastAsia="en-US"/>
        </w:rPr>
        <w:t>6004</w:t>
      </w:r>
      <w:r>
        <w:rPr>
          <w:lang w:eastAsia="en-US"/>
        </w:rPr>
        <w:t xml:space="preserve"> (CR) 23.501 CR3126: Resolve ENs in NSAC support for EPC interworking (Source: Samsung, NTT DOCOMO)</w:t>
      </w:r>
    </w:p>
    <w:p w14:paraId="7E7A293D" w14:textId="3EB4684E" w:rsidR="00CE7165" w:rsidRPr="00CE7165" w:rsidRDefault="00CE7165" w:rsidP="00CE7165">
      <w:pPr>
        <w:rPr>
          <w:b/>
          <w:bCs/>
          <w:lang w:eastAsia="en-US"/>
        </w:rPr>
      </w:pPr>
      <w:r w:rsidRPr="00CE7165">
        <w:rPr>
          <w:b/>
          <w:bCs/>
          <w:lang w:eastAsia="en-US"/>
        </w:rPr>
        <w:t>Discussion and conclusion:</w:t>
      </w:r>
    </w:p>
    <w:p w14:paraId="1FE35BD5" w14:textId="77777777" w:rsidR="00CE7165" w:rsidRDefault="00CE7165" w:rsidP="00CE7165">
      <w:r w:rsidRPr="00CE7165">
        <w:rPr>
          <w:color w:val="0000FF"/>
          <w:lang w:eastAsia="en-US"/>
        </w:rPr>
        <w:t>S2-2106</w:t>
      </w:r>
      <w:r>
        <w:rPr>
          <w:color w:val="0000FF"/>
          <w:lang w:eastAsia="en-US"/>
        </w:rPr>
        <w:t>004</w:t>
      </w:r>
      <w:r w:rsidRPr="00CE7165">
        <w:rPr>
          <w:color w:val="0000FF"/>
          <w:lang w:eastAsia="en-US"/>
        </w:rPr>
        <w:t>r24</w:t>
      </w:r>
      <w:r>
        <w:rPr>
          <w:lang w:eastAsia="en-US"/>
        </w:rPr>
        <w:t xml:space="preserve">. It was suggested to add an editor's note 'Editor's Note: It is FFS how S-NSSAI is rejected from the NSACF in such case and whether and how this information is sent to the UE.', to indicate ME impacts and correct a reference to 23.502, 4.2.11.x to 4.11.5.x. </w:t>
      </w:r>
      <w:r w:rsidRPr="00CE7165">
        <w:rPr>
          <w:color w:val="0000FF"/>
          <w:lang w:eastAsia="en-US"/>
        </w:rPr>
        <w:t>S2-2106</w:t>
      </w:r>
      <w:r>
        <w:rPr>
          <w:color w:val="0000FF"/>
          <w:lang w:eastAsia="en-US"/>
        </w:rPr>
        <w:t>004</w:t>
      </w:r>
      <w:r w:rsidRPr="00CE7165">
        <w:rPr>
          <w:color w:val="0000FF"/>
          <w:lang w:eastAsia="en-US"/>
        </w:rPr>
        <w:t>r24</w:t>
      </w:r>
      <w:r>
        <w:t xml:space="preserve"> with these changes </w:t>
      </w:r>
      <w:r>
        <w:rPr>
          <w:lang w:eastAsia="en-US"/>
        </w:rPr>
        <w:t xml:space="preserve">was </w:t>
      </w:r>
      <w:r w:rsidRPr="00CE7165">
        <w:rPr>
          <w:color w:val="FF0000"/>
          <w:lang w:eastAsia="en-US"/>
        </w:rPr>
        <w:t>agreed</w:t>
      </w:r>
      <w:r>
        <w:rPr>
          <w:lang w:eastAsia="en-US"/>
        </w:rPr>
        <w:t xml:space="preserve">. The revision in </w:t>
      </w:r>
      <w:r w:rsidRPr="00CE7165">
        <w:rPr>
          <w:color w:val="0000FF"/>
          <w:lang w:eastAsia="en-US"/>
        </w:rPr>
        <w:t>S2-2106841</w:t>
      </w:r>
      <w:r>
        <w:rPr>
          <w:color w:val="0000FF"/>
          <w:lang w:eastAsia="en-US"/>
        </w:rPr>
        <w:t xml:space="preserve"> </w:t>
      </w:r>
      <w:r>
        <w:rPr>
          <w:lang w:eastAsia="en-US"/>
        </w:rPr>
        <w:t xml:space="preserve">was </w:t>
      </w:r>
      <w:r w:rsidRPr="00CE7165">
        <w:rPr>
          <w:color w:val="FF0000"/>
          <w:lang w:eastAsia="en-US"/>
        </w:rPr>
        <w:t>approved</w:t>
      </w:r>
      <w:r>
        <w:t>.</w:t>
      </w:r>
    </w:p>
    <w:p w14:paraId="2A125327" w14:textId="77777777" w:rsidR="00076D5D" w:rsidRDefault="00076D5D" w:rsidP="00CE7165">
      <w:pPr>
        <w:rPr>
          <w:lang w:eastAsia="en-US"/>
        </w:rPr>
      </w:pPr>
    </w:p>
    <w:p w14:paraId="7046C6BA" w14:textId="037A725F" w:rsidR="00CE7165" w:rsidRDefault="00CE7165" w:rsidP="00076D5D">
      <w:pPr>
        <w:pBdr>
          <w:top w:val="single" w:sz="4" w:space="1" w:color="auto"/>
        </w:pBdr>
        <w:rPr>
          <w:lang w:eastAsia="en-US"/>
        </w:rPr>
      </w:pPr>
      <w:r w:rsidRPr="00CE7165">
        <w:rPr>
          <w:color w:val="0000FF"/>
          <w:lang w:eastAsia="en-US"/>
        </w:rPr>
        <w:t>S2-2106</w:t>
      </w:r>
      <w:r w:rsidR="002A1625">
        <w:rPr>
          <w:color w:val="0000FF"/>
          <w:lang w:eastAsia="en-US"/>
        </w:rPr>
        <w:t>006</w:t>
      </w:r>
      <w:r>
        <w:rPr>
          <w:lang w:eastAsia="en-US"/>
        </w:rPr>
        <w:t xml:space="preserve"> (CR) 23.502 CR3026: NSAC support for EPC interworking (Source: Samsung)</w:t>
      </w:r>
    </w:p>
    <w:p w14:paraId="0BB43A12" w14:textId="3C98F496" w:rsidR="00CE7165" w:rsidRPr="00CE7165" w:rsidRDefault="00CE7165" w:rsidP="00CE7165">
      <w:pPr>
        <w:rPr>
          <w:b/>
          <w:bCs/>
          <w:lang w:eastAsia="en-US"/>
        </w:rPr>
      </w:pPr>
      <w:r w:rsidRPr="00CE7165">
        <w:rPr>
          <w:b/>
          <w:bCs/>
          <w:lang w:eastAsia="en-US"/>
        </w:rPr>
        <w:t>Discussion and conclusion:</w:t>
      </w:r>
    </w:p>
    <w:p w14:paraId="6642D14B" w14:textId="77777777" w:rsidR="00CE7165" w:rsidRDefault="00CE7165" w:rsidP="00CE7165">
      <w:r w:rsidRPr="00CE7165">
        <w:rPr>
          <w:color w:val="0000FF"/>
          <w:lang w:eastAsia="en-US"/>
        </w:rPr>
        <w:t>S2-210</w:t>
      </w:r>
      <w:r>
        <w:rPr>
          <w:color w:val="0000FF"/>
          <w:lang w:eastAsia="en-US"/>
        </w:rPr>
        <w:t>6006r07</w:t>
      </w:r>
      <w:r w:rsidRPr="00CE7165">
        <w:t>: ZTE asked to align service operation name</w:t>
      </w:r>
      <w:r>
        <w:t xml:space="preserve"> and cover sheet alignments. </w:t>
      </w:r>
      <w:r w:rsidRPr="00CE7165">
        <w:rPr>
          <w:color w:val="0000FF"/>
          <w:lang w:eastAsia="en-US"/>
        </w:rPr>
        <w:t>S2-2106</w:t>
      </w:r>
      <w:r>
        <w:rPr>
          <w:color w:val="0000FF"/>
          <w:lang w:eastAsia="en-US"/>
        </w:rPr>
        <w:t>006r07</w:t>
      </w:r>
      <w:r>
        <w:t xml:space="preserve"> with these changes </w:t>
      </w:r>
      <w:r>
        <w:rPr>
          <w:lang w:eastAsia="en-US"/>
        </w:rPr>
        <w:t xml:space="preserve">was </w:t>
      </w:r>
      <w:r w:rsidRPr="00CE7165">
        <w:rPr>
          <w:color w:val="FF0000"/>
          <w:lang w:eastAsia="en-US"/>
        </w:rPr>
        <w:t>agreed</w:t>
      </w:r>
      <w:r>
        <w:rPr>
          <w:lang w:eastAsia="en-US"/>
        </w:rPr>
        <w:t xml:space="preserve">. The revision in </w:t>
      </w:r>
      <w:r w:rsidRPr="00CE7165">
        <w:rPr>
          <w:color w:val="0000FF"/>
          <w:lang w:eastAsia="en-US"/>
        </w:rPr>
        <w:t>S2-2106842</w:t>
      </w:r>
      <w:r>
        <w:rPr>
          <w:lang w:eastAsia="en-US"/>
        </w:rPr>
        <w:t xml:space="preserve"> was </w:t>
      </w:r>
      <w:r w:rsidRPr="00CE7165">
        <w:rPr>
          <w:color w:val="FF0000"/>
          <w:lang w:eastAsia="en-US"/>
        </w:rPr>
        <w:t>approved</w:t>
      </w:r>
      <w:r>
        <w:t>.</w:t>
      </w:r>
    </w:p>
    <w:p w14:paraId="52EBE4C6" w14:textId="77777777" w:rsidR="00076D5D" w:rsidRDefault="00076D5D" w:rsidP="00CE7165">
      <w:pPr>
        <w:rPr>
          <w:lang w:eastAsia="en-US"/>
        </w:rPr>
      </w:pPr>
    </w:p>
    <w:p w14:paraId="2C6410AD" w14:textId="77777777" w:rsidR="00076D5D" w:rsidRDefault="00CE7165" w:rsidP="00076D5D">
      <w:pPr>
        <w:pBdr>
          <w:top w:val="single" w:sz="4" w:space="1" w:color="auto"/>
        </w:pBdr>
        <w:rPr>
          <w:lang w:eastAsia="en-US"/>
        </w:rPr>
      </w:pPr>
      <w:r w:rsidRPr="00CE7165">
        <w:rPr>
          <w:color w:val="0000FF"/>
          <w:lang w:eastAsia="en-US"/>
        </w:rPr>
        <w:t>S2-2105857</w:t>
      </w:r>
      <w:r>
        <w:rPr>
          <w:lang w:eastAsia="en-US"/>
        </w:rPr>
        <w:t xml:space="preserve"> (CR) 23.502 CR3000: NSACF receiving update requests from multiple consumer NFs (Source: Lenovo, Motorola Mobility, Samsung, NEC)</w:t>
      </w:r>
    </w:p>
    <w:p w14:paraId="0CEC241A" w14:textId="1C246DE7" w:rsidR="00CE7165" w:rsidRPr="00076D5D" w:rsidRDefault="00CE716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George Foti (Ericsson) seek clarification.</w:t>
      </w:r>
      <w:r w:rsidRPr="00076D5D">
        <w:rPr>
          <w:i/>
          <w:iCs/>
          <w:lang w:eastAsia="en-US"/>
        </w:rPr>
        <w:cr/>
      </w:r>
      <w:proofErr w:type="spellStart"/>
      <w:r w:rsidRPr="00076D5D">
        <w:rPr>
          <w:i/>
          <w:iCs/>
          <w:lang w:eastAsia="en-US"/>
        </w:rPr>
        <w:t>Jinguo</w:t>
      </w:r>
      <w:proofErr w:type="spellEnd"/>
      <w:r w:rsidRPr="00076D5D">
        <w:rPr>
          <w:i/>
          <w:iCs/>
          <w:lang w:eastAsia="en-US"/>
        </w:rPr>
        <w:t>(ZTE) supports this paper and propose to store NF Set ID in the NSACF</w:t>
      </w:r>
      <w:r w:rsidRPr="00076D5D">
        <w:rPr>
          <w:i/>
          <w:iCs/>
          <w:lang w:eastAsia="en-US"/>
        </w:rPr>
        <w:cr/>
        <w:t>George (Ericsson) provides a comment. U are not addressing the question. This has nothing to do with SET ID.</w:t>
      </w:r>
      <w:r w:rsidRPr="00076D5D">
        <w:rPr>
          <w:i/>
          <w:iCs/>
          <w:lang w:eastAsia="en-US"/>
        </w:rPr>
        <w:cr/>
        <w:t>Genadi (Lenovo) provides reply to George (Ericsson).</w:t>
      </w:r>
      <w:r w:rsidRPr="00076D5D">
        <w:rPr>
          <w:i/>
          <w:iCs/>
          <w:lang w:eastAsia="en-US"/>
        </w:rPr>
        <w:cr/>
        <w:t xml:space="preserve">Genadi (Lenovo) provides reply to </w:t>
      </w:r>
      <w:proofErr w:type="spellStart"/>
      <w:r w:rsidRPr="00076D5D">
        <w:rPr>
          <w:i/>
          <w:iCs/>
          <w:lang w:eastAsia="en-US"/>
        </w:rPr>
        <w:t>Jinguo</w:t>
      </w:r>
      <w:proofErr w:type="spellEnd"/>
      <w:r w:rsidRPr="00076D5D">
        <w:rPr>
          <w:i/>
          <w:iCs/>
          <w:lang w:eastAsia="en-US"/>
        </w:rPr>
        <w:t xml:space="preserve"> (ZTE).</w:t>
      </w:r>
      <w:r w:rsidRPr="00076D5D">
        <w:rPr>
          <w:i/>
          <w:iCs/>
          <w:lang w:eastAsia="en-US"/>
        </w:rPr>
        <w:cr/>
        <w:t xml:space="preserve">George Foti (Ericsson) provides a response. That's fine, but </w:t>
      </w:r>
      <w:proofErr w:type="spellStart"/>
      <w:r w:rsidRPr="00076D5D">
        <w:rPr>
          <w:i/>
          <w:iCs/>
          <w:lang w:eastAsia="en-US"/>
        </w:rPr>
        <w:t>lets</w:t>
      </w:r>
      <w:proofErr w:type="spellEnd"/>
      <w:r w:rsidRPr="00076D5D">
        <w:rPr>
          <w:i/>
          <w:iCs/>
          <w:lang w:eastAsia="en-US"/>
        </w:rPr>
        <w:t xml:space="preserve"> than make that clearer to ensure we re-use what exists.</w:t>
      </w:r>
      <w:r w:rsidRPr="00076D5D">
        <w:rPr>
          <w:i/>
          <w:iCs/>
          <w:lang w:eastAsia="en-US"/>
        </w:rPr>
        <w:cr/>
        <w:t>Genadi (Lenovo) provides r01.</w:t>
      </w:r>
      <w:r w:rsidRPr="00076D5D">
        <w:rPr>
          <w:i/>
          <w:iCs/>
          <w:lang w:eastAsia="en-US"/>
        </w:rPr>
        <w:cr/>
        <w:t>Haiyang(Huawei) provides r02.</w:t>
      </w:r>
      <w:r w:rsidRPr="00076D5D">
        <w:rPr>
          <w:i/>
          <w:iCs/>
          <w:lang w:eastAsia="en-US"/>
        </w:rPr>
        <w:cr/>
        <w:t>Genadi (Lenovo) provides comments to r02 by Haiyang(Huawei).</w:t>
      </w:r>
      <w:r w:rsidRPr="00076D5D">
        <w:rPr>
          <w:i/>
          <w:iCs/>
          <w:lang w:eastAsia="en-US"/>
        </w:rPr>
        <w:cr/>
        <w:t>George (Ericsson) only supports r01. This added entry is internal implementation. Mandating it is not relevant, nor enforceable.</w:t>
      </w:r>
      <w:r w:rsidRPr="00076D5D">
        <w:rPr>
          <w:i/>
          <w:iCs/>
          <w:lang w:eastAsia="en-US"/>
        </w:rPr>
        <w:cr/>
        <w:t>Haiyang(Huawei) responds</w:t>
      </w:r>
      <w:r w:rsidRPr="00076D5D">
        <w:rPr>
          <w:i/>
          <w:iCs/>
          <w:lang w:eastAsia="en-US"/>
        </w:rPr>
        <w:cr/>
        <w:t>Haiyang(Huawei) provides r03</w:t>
      </w:r>
      <w:r w:rsidRPr="00076D5D">
        <w:rPr>
          <w:i/>
          <w:iCs/>
          <w:lang w:eastAsia="en-US"/>
        </w:rPr>
        <w:cr/>
        <w:t>Genadi (Lenovo) is OK with the r03.</w:t>
      </w:r>
      <w:r w:rsidRPr="00076D5D">
        <w:rPr>
          <w:i/>
          <w:iCs/>
          <w:lang w:eastAsia="en-US"/>
        </w:rPr>
        <w:cr/>
        <w:t>Ashok (Samsung) is fine with r03.</w:t>
      </w:r>
      <w:r w:rsidRPr="00076D5D">
        <w:rPr>
          <w:i/>
          <w:iCs/>
          <w:lang w:eastAsia="en-US"/>
        </w:rPr>
        <w:cr/>
        <w:t>George (Ericsson) provides r04. Remove this confusing and superfluous phrase (including the NF ID) . The entry is gone. That all what we need. Saying the same thing in multiple ways is uncalled for.</w:t>
      </w:r>
      <w:r w:rsidRPr="00076D5D">
        <w:rPr>
          <w:i/>
          <w:iCs/>
          <w:lang w:eastAsia="en-US"/>
        </w:rPr>
        <w:cr/>
        <w:t>==== 8.X, 9.X Revisions Deadline ====</w:t>
      </w:r>
      <w:r w:rsidRPr="00076D5D">
        <w:rPr>
          <w:i/>
          <w:iCs/>
          <w:lang w:eastAsia="en-US"/>
        </w:rPr>
        <w:cr/>
        <w:t>==== 8.X, 9.X Final Deadline ====</w:t>
      </w:r>
      <w:r w:rsidRPr="00076D5D">
        <w:rPr>
          <w:i/>
          <w:iCs/>
          <w:lang w:eastAsia="en-US"/>
        </w:rPr>
        <w:cr/>
      </w:r>
    </w:p>
    <w:p w14:paraId="474A418A" w14:textId="77777777" w:rsidR="00CE7165" w:rsidRPr="00DA12F6" w:rsidRDefault="00CE7165" w:rsidP="00D93F64">
      <w:pPr>
        <w:keepNext/>
        <w:rPr>
          <w:rFonts w:cs="Arial"/>
          <w:b/>
        </w:rPr>
      </w:pPr>
      <w:r w:rsidRPr="00DA12F6">
        <w:rPr>
          <w:rFonts w:cs="Arial"/>
          <w:b/>
        </w:rPr>
        <w:lastRenderedPageBreak/>
        <w:t>Discussion and conclusion:</w:t>
      </w:r>
    </w:p>
    <w:p w14:paraId="2436F988" w14:textId="40231566" w:rsidR="00CE7165" w:rsidRPr="00CE7165" w:rsidRDefault="00076D5D" w:rsidP="00CE7165">
      <w:pPr>
        <w:rPr>
          <w:lang w:eastAsia="en-US"/>
        </w:rPr>
      </w:pPr>
      <w:r w:rsidRPr="00CE7165">
        <w:rPr>
          <w:color w:val="0000FF"/>
          <w:lang w:eastAsia="en-US"/>
        </w:rPr>
        <w:t>S2-2105857</w:t>
      </w:r>
      <w:r w:rsidR="00CE7165" w:rsidRPr="00076D5D">
        <w:rPr>
          <w:color w:val="0000FF"/>
          <w:lang w:eastAsia="en-US"/>
        </w:rPr>
        <w:t>r03</w:t>
      </w:r>
      <w:r w:rsidR="00CE7165">
        <w:rPr>
          <w:lang w:eastAsia="en-US"/>
        </w:rPr>
        <w:t>:</w:t>
      </w:r>
      <w:r>
        <w:rPr>
          <w:lang w:eastAsia="en-US"/>
        </w:rPr>
        <w:t xml:space="preserve"> </w:t>
      </w:r>
      <w:r w:rsidR="00CE7165">
        <w:rPr>
          <w:lang w:eastAsia="en-US"/>
        </w:rPr>
        <w:t xml:space="preserve">Some corrections were made and </w:t>
      </w:r>
      <w:r w:rsidRPr="00CE7165">
        <w:rPr>
          <w:color w:val="0000FF"/>
          <w:lang w:eastAsia="en-US"/>
        </w:rPr>
        <w:t>S2-2105857</w:t>
      </w:r>
      <w:r w:rsidRPr="00076D5D">
        <w:rPr>
          <w:color w:val="0000FF"/>
          <w:lang w:eastAsia="en-US"/>
        </w:rPr>
        <w:t>r03</w:t>
      </w:r>
      <w:r>
        <w:t xml:space="preserve"> with changes was </w:t>
      </w:r>
      <w:r w:rsidR="00CE7165">
        <w:rPr>
          <w:lang w:eastAsia="en-US"/>
        </w:rPr>
        <w:t xml:space="preserve">agreed. </w:t>
      </w:r>
      <w:r>
        <w:rPr>
          <w:lang w:eastAsia="en-US"/>
        </w:rPr>
        <w:t>This was r</w:t>
      </w:r>
      <w:r w:rsidR="00CE7165">
        <w:rPr>
          <w:lang w:eastAsia="en-US"/>
        </w:rPr>
        <w:t xml:space="preserve">evised in </w:t>
      </w:r>
      <w:r w:rsidR="00CE7165" w:rsidRPr="00076D5D">
        <w:rPr>
          <w:color w:val="0000FF"/>
          <w:lang w:eastAsia="en-US"/>
        </w:rPr>
        <w:t>S2-2106663</w:t>
      </w:r>
      <w:r>
        <w:t>,</w:t>
      </w:r>
      <w:r w:rsidR="00CE7165">
        <w:rPr>
          <w:lang w:eastAsia="en-US"/>
        </w:rPr>
        <w:t xml:space="preserve"> which was </w:t>
      </w:r>
      <w:r w:rsidR="00CE7165" w:rsidRPr="00CE7165">
        <w:rPr>
          <w:color w:val="FF0000"/>
          <w:lang w:eastAsia="en-US"/>
        </w:rPr>
        <w:t>approved</w:t>
      </w:r>
      <w:r w:rsidR="00CE7165">
        <w:t>.</w:t>
      </w:r>
    </w:p>
    <w:p w14:paraId="15E07BF1" w14:textId="77777777" w:rsidR="00076D5D" w:rsidRDefault="00CE7165" w:rsidP="00076D5D">
      <w:pPr>
        <w:pBdr>
          <w:top w:val="single" w:sz="4" w:space="1" w:color="auto"/>
        </w:pBdr>
        <w:rPr>
          <w:lang w:eastAsia="en-US"/>
        </w:rPr>
      </w:pPr>
      <w:r w:rsidRPr="00CE7165">
        <w:rPr>
          <w:color w:val="0000FF"/>
          <w:lang w:eastAsia="en-US"/>
        </w:rPr>
        <w:t>S2-2105322</w:t>
      </w:r>
      <w:r>
        <w:rPr>
          <w:lang w:eastAsia="en-US"/>
        </w:rPr>
        <w:t xml:space="preserve"> (CR) 23.501 CR2996: Alignment with RAN conclusion on providing Configured NSSAI to the RAN (Source: Nokia, Nokia Shanghai Bell, </w:t>
      </w:r>
      <w:proofErr w:type="spellStart"/>
      <w:r>
        <w:rPr>
          <w:lang w:eastAsia="en-US"/>
        </w:rPr>
        <w:t>Convida</w:t>
      </w:r>
      <w:proofErr w:type="spellEnd"/>
      <w:r>
        <w:rPr>
          <w:lang w:eastAsia="en-US"/>
        </w:rPr>
        <w:t xml:space="preserve"> Wireless LLC)</w:t>
      </w:r>
    </w:p>
    <w:p w14:paraId="3A381620" w14:textId="6C0FA501" w:rsidR="00CE7165" w:rsidRPr="00076D5D" w:rsidRDefault="00CE716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Peter (Ericsson) provides comments and suggest to keep CR open until LS received from Ran2 and RAN3</w:t>
      </w:r>
      <w:r w:rsidRPr="00076D5D">
        <w:rPr>
          <w:i/>
          <w:iCs/>
          <w:lang w:eastAsia="en-US"/>
        </w:rPr>
        <w:cr/>
        <w:t>Stefano (Qualcomm) supports Ericsson's proposal to keep CR open until LS received from Ran2 and RAN3</w:t>
      </w:r>
      <w:r w:rsidRPr="00076D5D">
        <w:rPr>
          <w:i/>
          <w:iCs/>
          <w:lang w:eastAsia="en-US"/>
        </w:rPr>
        <w:cr/>
        <w:t>Susan (Huawei) Similar view as Peter and Stefano to keep this CR open until LS received from RAN2 and RAN3.</w:t>
      </w:r>
      <w:r w:rsidRPr="00076D5D">
        <w:rPr>
          <w:i/>
          <w:iCs/>
          <w:lang w:eastAsia="en-US"/>
        </w:rPr>
        <w:cr/>
      </w:r>
      <w:proofErr w:type="spellStart"/>
      <w:r w:rsidRPr="00076D5D">
        <w:rPr>
          <w:i/>
          <w:iCs/>
          <w:lang w:eastAsia="en-US"/>
        </w:rPr>
        <w:t>alessio</w:t>
      </w:r>
      <w:proofErr w:type="spellEnd"/>
      <w:r w:rsidRPr="00076D5D">
        <w:rPr>
          <w:i/>
          <w:iCs/>
          <w:lang w:eastAsia="en-US"/>
        </w:rPr>
        <w:t>(Nokia) replies and asks this to be marked for special handling as it may need update after revision deadline if the reply is coming later than that.</w:t>
      </w:r>
      <w:r w:rsidRPr="00076D5D">
        <w:rPr>
          <w:i/>
          <w:iCs/>
          <w:lang w:eastAsia="en-US"/>
        </w:rPr>
        <w:cr/>
        <w:t>==== 8.X, 9.X Revisions Deadline ====</w:t>
      </w:r>
      <w:r w:rsidRPr="00076D5D">
        <w:rPr>
          <w:i/>
          <w:iCs/>
          <w:lang w:eastAsia="en-US"/>
        </w:rPr>
        <w:cr/>
        <w:t>Peter Hedman (Ericsson) agree to keep CR open, awaiting LS from RAN3</w:t>
      </w:r>
      <w:r w:rsidRPr="00076D5D">
        <w:rPr>
          <w:i/>
          <w:iCs/>
          <w:lang w:eastAsia="en-US"/>
        </w:rPr>
        <w:cr/>
        <w:t>==== 8.X, 9.X Final Deadline ====</w:t>
      </w:r>
    </w:p>
    <w:p w14:paraId="02051EA8" w14:textId="77777777" w:rsidR="00CE7165" w:rsidRPr="00076D5D" w:rsidRDefault="00CE7165" w:rsidP="00076D5D">
      <w:pPr>
        <w:pStyle w:val="FP"/>
        <w:rPr>
          <w:i/>
          <w:iCs/>
          <w:lang w:eastAsia="en-US"/>
        </w:rPr>
      </w:pPr>
    </w:p>
    <w:p w14:paraId="4044619C" w14:textId="77777777" w:rsidR="00CE7165" w:rsidRPr="00DA12F6" w:rsidRDefault="00CE7165" w:rsidP="00CE7165">
      <w:pPr>
        <w:keepNext/>
        <w:rPr>
          <w:rFonts w:cs="Arial"/>
          <w:b/>
        </w:rPr>
      </w:pPr>
      <w:r w:rsidRPr="00DA12F6">
        <w:rPr>
          <w:rFonts w:cs="Arial"/>
          <w:b/>
        </w:rPr>
        <w:t>Discussion and conclusion:</w:t>
      </w:r>
    </w:p>
    <w:p w14:paraId="2180D1D2" w14:textId="73AE0B89" w:rsidR="00CE7165" w:rsidRDefault="00CE7165" w:rsidP="00CE7165">
      <w:pPr>
        <w:rPr>
          <w:lang w:eastAsia="en-US"/>
        </w:rPr>
      </w:pPr>
      <w:r>
        <w:rPr>
          <w:lang w:eastAsia="en-US"/>
        </w:rPr>
        <w:t xml:space="preserve">This was </w:t>
      </w:r>
      <w:r w:rsidRPr="00CE7165">
        <w:rPr>
          <w:color w:val="FF0000"/>
          <w:lang w:eastAsia="en-US"/>
        </w:rPr>
        <w:t xml:space="preserve">postponed </w:t>
      </w:r>
      <w:r w:rsidRPr="00076D5D">
        <w:rPr>
          <w:b/>
          <w:bCs/>
          <w:lang w:eastAsia="en-US"/>
        </w:rPr>
        <w:t>and can be reconsidered in CC#5 if a response from RAN</w:t>
      </w:r>
      <w:r w:rsidR="002A1625">
        <w:rPr>
          <w:b/>
          <w:bCs/>
          <w:lang w:eastAsia="en-US"/>
        </w:rPr>
        <w:t> WG</w:t>
      </w:r>
      <w:r w:rsidR="002A1625" w:rsidRPr="00076D5D">
        <w:rPr>
          <w:b/>
          <w:bCs/>
          <w:lang w:eastAsia="en-US"/>
        </w:rPr>
        <w:t>3</w:t>
      </w:r>
      <w:r w:rsidRPr="00076D5D">
        <w:rPr>
          <w:b/>
          <w:bCs/>
          <w:lang w:eastAsia="en-US"/>
        </w:rPr>
        <w:t xml:space="preserve"> is received in time.</w:t>
      </w:r>
    </w:p>
    <w:p w14:paraId="5FFF7DC7" w14:textId="77777777" w:rsidR="00076D5D" w:rsidRDefault="00CE7165" w:rsidP="00076D5D">
      <w:pPr>
        <w:pBdr>
          <w:top w:val="single" w:sz="4" w:space="1" w:color="auto"/>
        </w:pBdr>
        <w:rPr>
          <w:lang w:eastAsia="en-US"/>
        </w:rPr>
      </w:pPr>
      <w:r w:rsidRPr="00076D5D">
        <w:rPr>
          <w:color w:val="0000FF"/>
          <w:lang w:eastAsia="en-US"/>
        </w:rPr>
        <w:t>S2-2105838</w:t>
      </w:r>
      <w:r>
        <w:rPr>
          <w:lang w:eastAsia="en-US"/>
        </w:rPr>
        <w:t xml:space="preserve"> (CR) 23.501 CR3099: Whether 5GC is to provide additional information to NG-RAN for enhancing RRM logic (Source: Ericsson)</w:t>
      </w:r>
    </w:p>
    <w:p w14:paraId="0233C677" w14:textId="65FE3130" w:rsidR="00CE7165" w:rsidRPr="00076D5D" w:rsidRDefault="00CE716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 xml:space="preserve">Peter (Ericsson) provides comments and suggest that this CR is kept open as well - waiting for RAN WGs </w:t>
      </w:r>
      <w:proofErr w:type="spellStart"/>
      <w:r w:rsidRPr="00076D5D">
        <w:rPr>
          <w:i/>
          <w:iCs/>
          <w:lang w:eastAsia="en-US"/>
        </w:rPr>
        <w:t>LSes</w:t>
      </w:r>
      <w:proofErr w:type="spellEnd"/>
      <w:r w:rsidRPr="00076D5D">
        <w:rPr>
          <w:i/>
          <w:iCs/>
          <w:lang w:eastAsia="en-US"/>
        </w:rPr>
        <w:cr/>
        <w:t>Alessio(Nokia) requests to put this on hold till a LS is received from RAN2/3 on what to do.</w:t>
      </w:r>
      <w:r w:rsidRPr="00076D5D">
        <w:rPr>
          <w:i/>
          <w:iCs/>
          <w:lang w:eastAsia="en-US"/>
        </w:rPr>
        <w:cr/>
        <w:t>==== 8.X, 9.X Revisions Deadline ====</w:t>
      </w:r>
      <w:r w:rsidRPr="00076D5D">
        <w:rPr>
          <w:i/>
          <w:iCs/>
          <w:lang w:eastAsia="en-US"/>
        </w:rPr>
        <w:cr/>
      </w:r>
      <w:proofErr w:type="spellStart"/>
      <w:r w:rsidRPr="00076D5D">
        <w:rPr>
          <w:i/>
          <w:iCs/>
          <w:lang w:eastAsia="en-US"/>
        </w:rPr>
        <w:t>Jinguo</w:t>
      </w:r>
      <w:proofErr w:type="spellEnd"/>
      <w:r w:rsidRPr="00076D5D">
        <w:rPr>
          <w:i/>
          <w:iCs/>
          <w:lang w:eastAsia="en-US"/>
        </w:rPr>
        <w:t>(ZTE) propose to keep this CR open until the end of this week. We still need response from RAN3.</w:t>
      </w:r>
      <w:r w:rsidRPr="00076D5D">
        <w:rPr>
          <w:i/>
          <w:iCs/>
          <w:lang w:eastAsia="en-US"/>
        </w:rPr>
        <w:cr/>
        <w:t>Tao(VC) can this be clear way forward? Can LS IN S2-2105371 help on this</w:t>
      </w:r>
      <w:r w:rsidRPr="00076D5D">
        <w:rPr>
          <w:i/>
          <w:iCs/>
          <w:lang w:eastAsia="en-US"/>
        </w:rPr>
        <w:cr/>
        <w:t>Peter Hedman (Ericsson) agree to keep CR open, awaiting LS from RAN3</w:t>
      </w:r>
      <w:r w:rsidRPr="00076D5D">
        <w:rPr>
          <w:i/>
          <w:iCs/>
          <w:lang w:eastAsia="en-US"/>
        </w:rPr>
        <w:cr/>
        <w:t>Hoyeon (Samsung) also agrees to keep 5322 and 5838 open. RAN3 feedback is also needed to make a progress.</w:t>
      </w:r>
      <w:r w:rsidRPr="00076D5D">
        <w:rPr>
          <w:i/>
          <w:iCs/>
          <w:lang w:eastAsia="en-US"/>
        </w:rPr>
        <w:cr/>
        <w:t>==== 8.X, 9.X Final Deadline ====</w:t>
      </w:r>
    </w:p>
    <w:p w14:paraId="3E818D11" w14:textId="77777777" w:rsidR="00076D5D" w:rsidRPr="00076D5D" w:rsidRDefault="00076D5D" w:rsidP="00076D5D">
      <w:pPr>
        <w:pStyle w:val="FP"/>
        <w:rPr>
          <w:i/>
          <w:iCs/>
          <w:lang w:eastAsia="en-US"/>
        </w:rPr>
      </w:pPr>
    </w:p>
    <w:p w14:paraId="376674F4" w14:textId="7F23E4DF" w:rsidR="00CE7165" w:rsidRPr="00CE7165" w:rsidRDefault="00CE7165" w:rsidP="00CE7165">
      <w:pPr>
        <w:rPr>
          <w:b/>
          <w:bCs/>
          <w:lang w:eastAsia="en-US"/>
        </w:rPr>
      </w:pPr>
      <w:r w:rsidRPr="00CE7165">
        <w:rPr>
          <w:b/>
          <w:bCs/>
          <w:lang w:eastAsia="en-US"/>
        </w:rPr>
        <w:t>Discussion and conclusion:</w:t>
      </w:r>
    </w:p>
    <w:p w14:paraId="67892218" w14:textId="77777777" w:rsidR="00CE7165" w:rsidRDefault="00CE7165" w:rsidP="00CE7165">
      <w:pPr>
        <w:rPr>
          <w:lang w:eastAsia="en-US"/>
        </w:rPr>
      </w:pPr>
      <w:r>
        <w:rPr>
          <w:lang w:eastAsia="en-US"/>
        </w:rPr>
        <w:t xml:space="preserve">This was </w:t>
      </w:r>
      <w:r w:rsidRPr="00CE7165">
        <w:rPr>
          <w:color w:val="FF0000"/>
          <w:lang w:eastAsia="en-US"/>
        </w:rPr>
        <w:t xml:space="preserve">postponed </w:t>
      </w:r>
      <w:r w:rsidRPr="00076D5D">
        <w:rPr>
          <w:b/>
          <w:bCs/>
          <w:lang w:eastAsia="en-US"/>
        </w:rPr>
        <w:t>and can be reconsidered in CC#5 if a response from RAN WG3 is received in time.</w:t>
      </w:r>
    </w:p>
    <w:p w14:paraId="12EDD4A7" w14:textId="77777777" w:rsidR="002264D9" w:rsidRDefault="002264D9" w:rsidP="004776EC">
      <w:pPr>
        <w:rPr>
          <w:lang w:eastAsia="en-US"/>
        </w:rPr>
      </w:pPr>
    </w:p>
    <w:p w14:paraId="49D3A036" w14:textId="5AFFE8ED" w:rsidR="00CE7165" w:rsidRDefault="00CE7165" w:rsidP="00076D5D">
      <w:pPr>
        <w:pBdr>
          <w:top w:val="single" w:sz="4" w:space="1" w:color="auto"/>
        </w:pBdr>
        <w:rPr>
          <w:lang w:eastAsia="en-US"/>
        </w:rPr>
      </w:pPr>
      <w:r w:rsidRPr="00CE7165">
        <w:rPr>
          <w:color w:val="0000FF"/>
          <w:lang w:eastAsia="en-US"/>
        </w:rPr>
        <w:t>S2-210</w:t>
      </w:r>
      <w:r w:rsidR="002A1625">
        <w:rPr>
          <w:color w:val="0000FF"/>
          <w:lang w:eastAsia="en-US"/>
        </w:rPr>
        <w:t>6002</w:t>
      </w:r>
      <w:r>
        <w:rPr>
          <w:lang w:eastAsia="en-US"/>
        </w:rPr>
        <w:t xml:space="preserve"> (P-CR) UAV-C replacement procedure. (Source: Lenovo, Motorola Mobility, Ericsson)</w:t>
      </w:r>
    </w:p>
    <w:p w14:paraId="28D35AA7" w14:textId="63B1FEB6" w:rsidR="00076D5D" w:rsidRPr="00CE7165" w:rsidRDefault="00076D5D" w:rsidP="00076D5D">
      <w:pPr>
        <w:rPr>
          <w:b/>
          <w:bCs/>
          <w:lang w:eastAsia="en-US"/>
        </w:rPr>
      </w:pPr>
      <w:r w:rsidRPr="00CE7165">
        <w:rPr>
          <w:b/>
          <w:bCs/>
          <w:lang w:eastAsia="en-US"/>
        </w:rPr>
        <w:t>Discussion and conclusion:</w:t>
      </w:r>
    </w:p>
    <w:p w14:paraId="4903CDA7" w14:textId="77777777" w:rsidR="00CE7165" w:rsidRPr="00076D5D" w:rsidRDefault="00076D5D" w:rsidP="00CE7165">
      <w:r w:rsidRPr="00076D5D">
        <w:rPr>
          <w:color w:val="0000FF"/>
          <w:lang w:eastAsia="en-US"/>
        </w:rPr>
        <w:t>S2-210</w:t>
      </w:r>
      <w:r w:rsidR="00CE7165" w:rsidRPr="00076D5D">
        <w:rPr>
          <w:color w:val="0000FF"/>
          <w:lang w:eastAsia="en-US"/>
        </w:rPr>
        <w:t>6002</w:t>
      </w:r>
      <w:r w:rsidRPr="00076D5D">
        <w:rPr>
          <w:color w:val="0000FF"/>
          <w:lang w:eastAsia="en-US"/>
        </w:rPr>
        <w:t>r00</w:t>
      </w:r>
      <w:r>
        <w:rPr>
          <w:lang w:eastAsia="en-US"/>
        </w:rPr>
        <w:t>: It was agreed to add a n</w:t>
      </w:r>
      <w:r w:rsidR="00CE7165">
        <w:rPr>
          <w:lang w:eastAsia="en-US"/>
        </w:rPr>
        <w:t>ote</w:t>
      </w:r>
      <w:r>
        <w:rPr>
          <w:lang w:eastAsia="en-US"/>
        </w:rPr>
        <w:t xml:space="preserve"> and the revision in </w:t>
      </w:r>
      <w:r w:rsidRPr="00076D5D">
        <w:rPr>
          <w:color w:val="0000FF"/>
          <w:lang w:eastAsia="en-US"/>
        </w:rPr>
        <w:t>S2-210</w:t>
      </w:r>
      <w:r w:rsidR="00CE7165" w:rsidRPr="00076D5D">
        <w:rPr>
          <w:color w:val="0000FF"/>
          <w:lang w:eastAsia="en-US"/>
        </w:rPr>
        <w:t>6870</w:t>
      </w:r>
      <w:r w:rsidR="00CE7165">
        <w:rPr>
          <w:lang w:eastAsia="en-US"/>
        </w:rPr>
        <w:t xml:space="preserve"> was </w:t>
      </w:r>
      <w:r w:rsidR="00CE7165" w:rsidRPr="00076D5D">
        <w:rPr>
          <w:color w:val="FF0000"/>
          <w:lang w:eastAsia="en-US"/>
        </w:rPr>
        <w:t>approved</w:t>
      </w:r>
      <w:r>
        <w:t>.</w:t>
      </w:r>
    </w:p>
    <w:p w14:paraId="31F56858" w14:textId="165EFCE7" w:rsidR="00CE7165" w:rsidRDefault="00CE7165" w:rsidP="00076D5D">
      <w:pPr>
        <w:pBdr>
          <w:top w:val="single" w:sz="4" w:space="1" w:color="auto"/>
        </w:pBdr>
        <w:rPr>
          <w:lang w:eastAsia="en-US"/>
        </w:rPr>
      </w:pPr>
      <w:r w:rsidRPr="00CE7165">
        <w:rPr>
          <w:color w:val="0000FF"/>
          <w:lang w:eastAsia="en-US"/>
        </w:rPr>
        <w:t>S2-210</w:t>
      </w:r>
      <w:r w:rsidR="002A1625">
        <w:rPr>
          <w:color w:val="0000FF"/>
          <w:lang w:eastAsia="en-US"/>
        </w:rPr>
        <w:t>5780</w:t>
      </w:r>
      <w:r>
        <w:rPr>
          <w:lang w:eastAsia="en-US"/>
        </w:rPr>
        <w:t xml:space="preserve"> (P-CR) Clarification on </w:t>
      </w:r>
      <w:proofErr w:type="spellStart"/>
      <w:r>
        <w:rPr>
          <w:lang w:eastAsia="en-US"/>
        </w:rPr>
        <w:t>ProSe</w:t>
      </w:r>
      <w:proofErr w:type="spellEnd"/>
      <w:r>
        <w:rPr>
          <w:lang w:eastAsia="en-US"/>
        </w:rPr>
        <w:t xml:space="preserve"> Service Type. (Source: Samsung)</w:t>
      </w:r>
    </w:p>
    <w:p w14:paraId="48F7B0BC" w14:textId="7E3ED2B2" w:rsidR="00CE7165" w:rsidRPr="00CE7165" w:rsidRDefault="00CE7165" w:rsidP="00CE7165">
      <w:pPr>
        <w:rPr>
          <w:b/>
          <w:bCs/>
          <w:lang w:eastAsia="en-US"/>
        </w:rPr>
      </w:pPr>
      <w:r w:rsidRPr="00CE7165">
        <w:rPr>
          <w:b/>
          <w:bCs/>
          <w:lang w:eastAsia="en-US"/>
        </w:rPr>
        <w:t>Discussion and conclusion:</w:t>
      </w:r>
    </w:p>
    <w:p w14:paraId="2EB0C84B" w14:textId="77777777" w:rsidR="00CE7165" w:rsidRPr="00CE7165" w:rsidRDefault="00CE7165" w:rsidP="00CE7165">
      <w:pPr>
        <w:rPr>
          <w:lang w:eastAsia="en-US"/>
        </w:rPr>
      </w:pPr>
      <w:r w:rsidRPr="00CE7165">
        <w:rPr>
          <w:color w:val="0000FF"/>
          <w:lang w:eastAsia="en-US"/>
        </w:rPr>
        <w:t>S2-2105780r11</w:t>
      </w:r>
      <w:r>
        <w:rPr>
          <w:lang w:eastAsia="en-US"/>
        </w:rPr>
        <w:t>: ET</w:t>
      </w:r>
      <w:r w:rsidR="00076D5D">
        <w:rPr>
          <w:lang w:eastAsia="en-US"/>
        </w:rPr>
        <w:t>R</w:t>
      </w:r>
      <w:r>
        <w:rPr>
          <w:lang w:eastAsia="en-US"/>
        </w:rPr>
        <w:t>I suggested adding an edi</w:t>
      </w:r>
      <w:r w:rsidR="00076D5D">
        <w:rPr>
          <w:lang w:eastAsia="en-US"/>
        </w:rPr>
        <w:t>t</w:t>
      </w:r>
      <w:r>
        <w:rPr>
          <w:lang w:eastAsia="en-US"/>
        </w:rPr>
        <w:t xml:space="preserve">or's note. </w:t>
      </w:r>
      <w:r w:rsidRPr="00076D5D">
        <w:rPr>
          <w:color w:val="0000FF"/>
          <w:lang w:eastAsia="en-US"/>
        </w:rPr>
        <w:t>S2-2105780r11</w:t>
      </w:r>
      <w:r>
        <w:rPr>
          <w:lang w:eastAsia="en-US"/>
        </w:rPr>
        <w:t xml:space="preserve"> with this change was agreed and the revisio</w:t>
      </w:r>
      <w:r w:rsidR="00076D5D">
        <w:rPr>
          <w:lang w:eastAsia="en-US"/>
        </w:rPr>
        <w:t>n</w:t>
      </w:r>
      <w:r>
        <w:rPr>
          <w:lang w:eastAsia="en-US"/>
        </w:rPr>
        <w:t xml:space="preserve"> in </w:t>
      </w:r>
      <w:r w:rsidRPr="00076D5D">
        <w:rPr>
          <w:color w:val="0000FF"/>
          <w:lang w:eastAsia="en-US"/>
        </w:rPr>
        <w:t>S2-2106880</w:t>
      </w:r>
      <w:r>
        <w:rPr>
          <w:lang w:eastAsia="en-US"/>
        </w:rPr>
        <w:t xml:space="preserve"> was </w:t>
      </w:r>
      <w:r w:rsidRPr="00CE7165">
        <w:rPr>
          <w:color w:val="FF0000"/>
          <w:lang w:eastAsia="en-US"/>
        </w:rPr>
        <w:t>approved</w:t>
      </w:r>
      <w:r>
        <w:t>.</w:t>
      </w:r>
    </w:p>
    <w:p w14:paraId="4F00B44B" w14:textId="77777777" w:rsidR="00CE7165" w:rsidRDefault="00CE7165" w:rsidP="00CE7165">
      <w:pPr>
        <w:rPr>
          <w:lang w:eastAsia="en-US"/>
        </w:rPr>
      </w:pPr>
    </w:p>
    <w:p w14:paraId="69119349" w14:textId="46CB05F4" w:rsidR="00CE7165" w:rsidRDefault="00CE7165" w:rsidP="00076D5D">
      <w:pPr>
        <w:pBdr>
          <w:top w:val="single" w:sz="4" w:space="1" w:color="auto"/>
        </w:pBdr>
        <w:rPr>
          <w:lang w:eastAsia="en-US"/>
        </w:rPr>
      </w:pPr>
      <w:r w:rsidRPr="00CE7165">
        <w:rPr>
          <w:color w:val="0000FF"/>
          <w:lang w:eastAsia="en-US"/>
        </w:rPr>
        <w:t>S2-2106</w:t>
      </w:r>
      <w:r w:rsidR="002A1625">
        <w:rPr>
          <w:color w:val="0000FF"/>
          <w:lang w:eastAsia="en-US"/>
        </w:rPr>
        <w:t>094</w:t>
      </w:r>
      <w:r>
        <w:rPr>
          <w:lang w:eastAsia="en-US"/>
        </w:rPr>
        <w:t xml:space="preserve"> (P-CR) TS 23.304: Identifiers for UE-to-Network Relay discovery. (Source: CATT)</w:t>
      </w:r>
    </w:p>
    <w:p w14:paraId="7091A03F" w14:textId="4927D3E5" w:rsidR="00076D5D" w:rsidRPr="00076D5D" w:rsidRDefault="00076D5D" w:rsidP="00076D5D">
      <w:pPr>
        <w:rPr>
          <w:b/>
          <w:bCs/>
          <w:lang w:eastAsia="en-US"/>
        </w:rPr>
      </w:pPr>
      <w:r w:rsidRPr="00076D5D">
        <w:rPr>
          <w:b/>
          <w:bCs/>
          <w:lang w:eastAsia="en-US"/>
        </w:rPr>
        <w:t>Discussion and conclusion:</w:t>
      </w:r>
    </w:p>
    <w:p w14:paraId="624C42E4" w14:textId="77777777" w:rsidR="00CE7165" w:rsidRDefault="00CE7165" w:rsidP="00CE7165">
      <w:pPr>
        <w:rPr>
          <w:lang w:eastAsia="en-US"/>
        </w:rPr>
      </w:pPr>
      <w:r w:rsidRPr="00CE7165">
        <w:rPr>
          <w:color w:val="0000FF"/>
          <w:lang w:eastAsia="en-US"/>
        </w:rPr>
        <w:t>S2-2106094r13</w:t>
      </w:r>
      <w:r>
        <w:rPr>
          <w:lang w:eastAsia="en-US"/>
        </w:rPr>
        <w:t xml:space="preserve">: CATT commented that there were objections from Samsung and CATT for r13. CATT suggested moving forward without the second change on r13. There was an objection for the first change. This was then </w:t>
      </w:r>
      <w:r w:rsidRPr="00CE7165">
        <w:rPr>
          <w:color w:val="0000FF"/>
          <w:lang w:eastAsia="en-US"/>
        </w:rPr>
        <w:t>noted</w:t>
      </w:r>
      <w:r>
        <w:rPr>
          <w:lang w:eastAsia="en-US"/>
        </w:rPr>
        <w:t xml:space="preserve"> and the </w:t>
      </w:r>
      <w:r w:rsidR="00076D5D">
        <w:rPr>
          <w:lang w:eastAsia="en-US"/>
        </w:rPr>
        <w:t xml:space="preserve">allocated </w:t>
      </w:r>
      <w:r>
        <w:rPr>
          <w:lang w:eastAsia="en-US"/>
        </w:rPr>
        <w:t xml:space="preserve">revision </w:t>
      </w:r>
      <w:r w:rsidR="00076D5D">
        <w:rPr>
          <w:lang w:eastAsia="en-US"/>
        </w:rPr>
        <w:t xml:space="preserve">in </w:t>
      </w:r>
      <w:r w:rsidRPr="00076D5D">
        <w:rPr>
          <w:color w:val="0000FF"/>
          <w:lang w:eastAsia="en-US"/>
        </w:rPr>
        <w:t>S2-2106881</w:t>
      </w:r>
      <w:r>
        <w:rPr>
          <w:lang w:eastAsia="en-US"/>
        </w:rPr>
        <w:t xml:space="preserve"> was </w:t>
      </w:r>
      <w:r w:rsidRPr="00076D5D">
        <w:rPr>
          <w:color w:val="FF0000"/>
          <w:lang w:eastAsia="en-US"/>
        </w:rPr>
        <w:t>withdrawn</w:t>
      </w:r>
      <w:r>
        <w:rPr>
          <w:lang w:eastAsia="en-US"/>
        </w:rPr>
        <w:t>.</w:t>
      </w:r>
    </w:p>
    <w:p w14:paraId="22AF09D5" w14:textId="05202CC6" w:rsidR="00CE7165" w:rsidRDefault="00CE7165" w:rsidP="00CE7165">
      <w:pPr>
        <w:rPr>
          <w:lang w:eastAsia="en-US"/>
        </w:rPr>
      </w:pPr>
    </w:p>
    <w:p w14:paraId="30190486" w14:textId="5D7380CC" w:rsidR="00CE7165" w:rsidRDefault="00CE7165" w:rsidP="00076D5D">
      <w:pPr>
        <w:pBdr>
          <w:top w:val="single" w:sz="4" w:space="1" w:color="auto"/>
        </w:pBdr>
        <w:rPr>
          <w:lang w:eastAsia="en-US"/>
        </w:rPr>
      </w:pPr>
      <w:r w:rsidRPr="00FE63B5">
        <w:rPr>
          <w:color w:val="0000FF"/>
          <w:lang w:eastAsia="en-US"/>
        </w:rPr>
        <w:t>S2-2106097</w:t>
      </w:r>
      <w:r w:rsidR="002A1625">
        <w:rPr>
          <w:lang w:eastAsia="en-US"/>
        </w:rPr>
        <w:t xml:space="preserve"> </w:t>
      </w:r>
      <w:r w:rsidR="00076D5D">
        <w:rPr>
          <w:lang w:eastAsia="en-US"/>
        </w:rPr>
        <w:t>(</w:t>
      </w:r>
      <w:r>
        <w:rPr>
          <w:lang w:eastAsia="en-US"/>
        </w:rPr>
        <w:t>LS OUT</w:t>
      </w:r>
      <w:r w:rsidR="00076D5D">
        <w:rPr>
          <w:lang w:eastAsia="en-US"/>
        </w:rPr>
        <w:t>) [DRAFT] Reply LS on discovery and relay (re)selection (Source: CATT)</w:t>
      </w:r>
    </w:p>
    <w:p w14:paraId="4DE06C87" w14:textId="498861F1" w:rsidR="00CE7165" w:rsidRPr="00CE7165" w:rsidRDefault="00CE7165" w:rsidP="00CE7165">
      <w:pPr>
        <w:rPr>
          <w:b/>
          <w:bCs/>
          <w:lang w:eastAsia="en-US"/>
        </w:rPr>
      </w:pPr>
      <w:r w:rsidRPr="00CE7165">
        <w:rPr>
          <w:b/>
          <w:bCs/>
          <w:lang w:eastAsia="en-US"/>
        </w:rPr>
        <w:t>Discussion and conclusion:</w:t>
      </w:r>
    </w:p>
    <w:p w14:paraId="4ACF61D8" w14:textId="77777777" w:rsidR="00CE7165" w:rsidRDefault="00076D5D" w:rsidP="004776EC">
      <w:pPr>
        <w:rPr>
          <w:lang w:eastAsia="en-US"/>
        </w:rPr>
      </w:pPr>
      <w:r w:rsidRPr="00FE63B5">
        <w:rPr>
          <w:color w:val="0000FF"/>
          <w:lang w:eastAsia="en-US"/>
        </w:rPr>
        <w:t>S2-2106097</w:t>
      </w:r>
      <w:r w:rsidR="00CE7165">
        <w:rPr>
          <w:lang w:eastAsia="en-US"/>
        </w:rPr>
        <w:t xml:space="preserve"> was </w:t>
      </w:r>
      <w:r w:rsidRPr="00076D5D">
        <w:rPr>
          <w:color w:val="0000FF"/>
          <w:lang w:eastAsia="en-US"/>
        </w:rPr>
        <w:t>noted</w:t>
      </w:r>
      <w:r w:rsidR="00CE7165">
        <w:rPr>
          <w:lang w:eastAsia="en-US"/>
        </w:rPr>
        <w:t>,</w:t>
      </w:r>
      <w:r>
        <w:rPr>
          <w:lang w:eastAsia="en-US"/>
        </w:rPr>
        <w:t xml:space="preserve"> the allocated revision in</w:t>
      </w:r>
      <w:r w:rsidR="00CE7165">
        <w:rPr>
          <w:lang w:eastAsia="en-US"/>
        </w:rPr>
        <w:t xml:space="preserve"> </w:t>
      </w:r>
      <w:r w:rsidR="00CE7165" w:rsidRPr="00076D5D">
        <w:rPr>
          <w:color w:val="0000FF"/>
          <w:lang w:eastAsia="en-US"/>
        </w:rPr>
        <w:t>S2-2106879</w:t>
      </w:r>
      <w:r w:rsidR="00CE7165">
        <w:rPr>
          <w:lang w:eastAsia="en-US"/>
        </w:rPr>
        <w:t xml:space="preserve"> was </w:t>
      </w:r>
      <w:r w:rsidR="00CE7165" w:rsidRPr="00076D5D">
        <w:rPr>
          <w:color w:val="FF0000"/>
          <w:lang w:eastAsia="en-US"/>
        </w:rPr>
        <w:t>withdrawn</w:t>
      </w:r>
      <w:r w:rsidR="00CE7165">
        <w:rPr>
          <w:lang w:eastAsia="en-US"/>
        </w:rPr>
        <w:t>.</w:t>
      </w:r>
      <w:r>
        <w:rPr>
          <w:lang w:eastAsia="en-US"/>
        </w:rPr>
        <w:t xml:space="preserve"> The incoming LS in </w:t>
      </w:r>
      <w:r w:rsidRPr="00076D5D">
        <w:rPr>
          <w:color w:val="0000FF"/>
          <w:lang w:eastAsia="en-US"/>
        </w:rPr>
        <w:t>S2-2105242</w:t>
      </w:r>
      <w:r>
        <w:rPr>
          <w:lang w:eastAsia="en-US"/>
        </w:rPr>
        <w:t xml:space="preserve"> was then </w:t>
      </w:r>
      <w:r w:rsidRPr="00076D5D">
        <w:rPr>
          <w:color w:val="FF0000"/>
          <w:lang w:eastAsia="en-US"/>
        </w:rPr>
        <w:t>postponed</w:t>
      </w:r>
      <w:r>
        <w:rPr>
          <w:lang w:eastAsia="en-US"/>
        </w:rPr>
        <w:t>.</w:t>
      </w:r>
    </w:p>
    <w:p w14:paraId="7167885E" w14:textId="77777777" w:rsidR="00076D5D" w:rsidRDefault="00CE7165" w:rsidP="00076D5D">
      <w:pPr>
        <w:pBdr>
          <w:top w:val="single" w:sz="4" w:space="1" w:color="auto"/>
        </w:pBdr>
        <w:rPr>
          <w:lang w:eastAsia="en-US"/>
        </w:rPr>
      </w:pPr>
      <w:r w:rsidRPr="00CE7165">
        <w:rPr>
          <w:color w:val="0000FF"/>
          <w:lang w:eastAsia="en-US"/>
        </w:rPr>
        <w:t xml:space="preserve">S2-2105623 </w:t>
      </w:r>
      <w:r>
        <w:rPr>
          <w:lang w:eastAsia="en-US"/>
        </w:rPr>
        <w:t>(P-CR) TS 23.304: Clarification on PC5 QoS context and QoS Info. (Source: OPPO, LG Electronics)</w:t>
      </w:r>
    </w:p>
    <w:p w14:paraId="611C707A" w14:textId="2BE767A6" w:rsidR="00CE7165" w:rsidRPr="00076D5D" w:rsidRDefault="00CE716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Mehrdad (Samsung) provides r01.</w:t>
      </w:r>
      <w:r w:rsidRPr="00076D5D">
        <w:rPr>
          <w:i/>
          <w:iCs/>
          <w:lang w:eastAsia="en-US"/>
        </w:rPr>
        <w:cr/>
        <w:t>Yali (OPPO) provides r02.</w:t>
      </w:r>
      <w:r w:rsidRPr="00076D5D">
        <w:rPr>
          <w:i/>
          <w:iCs/>
          <w:lang w:eastAsia="en-US"/>
        </w:rPr>
        <w:cr/>
      </w:r>
      <w:r w:rsidRPr="00076D5D">
        <w:rPr>
          <w:i/>
          <w:iCs/>
          <w:lang w:eastAsia="en-US"/>
        </w:rPr>
        <w:lastRenderedPageBreak/>
        <w:t>Zhang (Ericsson) provides comments</w:t>
      </w:r>
      <w:r w:rsidRPr="00076D5D">
        <w:rPr>
          <w:i/>
          <w:iCs/>
          <w:lang w:eastAsia="en-US"/>
        </w:rPr>
        <w:cr/>
        <w:t>Zhang (Ericsson) is fine with r02</w:t>
      </w:r>
      <w:r w:rsidRPr="00076D5D">
        <w:rPr>
          <w:i/>
          <w:iCs/>
          <w:lang w:eastAsia="en-US"/>
        </w:rPr>
        <w:cr/>
        <w:t>Hong (Qualcomm) requires clarification regarding r02.</w:t>
      </w:r>
      <w:r w:rsidRPr="00076D5D">
        <w:rPr>
          <w:i/>
          <w:iCs/>
          <w:lang w:eastAsia="en-US"/>
        </w:rPr>
        <w:cr/>
        <w:t>Yali (OPPO) replies to Hong (Qualcomm).</w:t>
      </w:r>
      <w:r w:rsidRPr="00076D5D">
        <w:rPr>
          <w:i/>
          <w:iCs/>
          <w:lang w:eastAsia="en-US"/>
        </w:rPr>
        <w:cr/>
        <w:t>Walter (Philips) provides comment</w:t>
      </w:r>
      <w:r w:rsidRPr="00076D5D">
        <w:rPr>
          <w:i/>
          <w:iCs/>
          <w:lang w:eastAsia="en-US"/>
        </w:rPr>
        <w:cr/>
        <w:t>Hong (Qualcomm) replies to Yali.</w:t>
      </w:r>
      <w:r w:rsidRPr="00076D5D">
        <w:rPr>
          <w:i/>
          <w:iCs/>
          <w:lang w:eastAsia="en-US"/>
        </w:rPr>
        <w:cr/>
        <w:t>Yali (OPPO) replies to Hong and Walter, and provides r03.</w:t>
      </w:r>
      <w:r w:rsidRPr="00076D5D">
        <w:rPr>
          <w:i/>
          <w:iCs/>
          <w:lang w:eastAsia="en-US"/>
        </w:rPr>
        <w:cr/>
        <w:t>Zhang (Ericsson) is OK with r03</w:t>
      </w:r>
      <w:r w:rsidRPr="00076D5D">
        <w:rPr>
          <w:i/>
          <w:iCs/>
          <w:lang w:eastAsia="en-US"/>
        </w:rPr>
        <w:cr/>
        <w:t>Hong (Qualcomm) replies and provides r04.</w:t>
      </w:r>
      <w:r w:rsidRPr="00076D5D">
        <w:rPr>
          <w:i/>
          <w:iCs/>
          <w:lang w:eastAsia="en-US"/>
        </w:rPr>
        <w:cr/>
        <w:t>Yali (OPPO) replies to Hong, prefers r03 but can live with r04.</w:t>
      </w:r>
      <w:r w:rsidRPr="00076D5D">
        <w:rPr>
          <w:i/>
          <w:iCs/>
          <w:lang w:eastAsia="en-US"/>
        </w:rPr>
        <w:cr/>
        <w:t>Hong (Qualcomm) comments.</w:t>
      </w:r>
      <w:r w:rsidRPr="00076D5D">
        <w:rPr>
          <w:i/>
          <w:iCs/>
          <w:lang w:eastAsia="en-US"/>
        </w:rPr>
        <w:cr/>
        <w:t>Yali (OPPO) replies to Hong.</w:t>
      </w:r>
      <w:r w:rsidRPr="00076D5D">
        <w:rPr>
          <w:i/>
          <w:iCs/>
          <w:lang w:eastAsia="en-US"/>
        </w:rPr>
        <w:cr/>
        <w:t>==== 8.X, 9.X Revisions Deadline ====</w:t>
      </w:r>
      <w:r w:rsidRPr="00076D5D">
        <w:rPr>
          <w:i/>
          <w:iCs/>
          <w:lang w:eastAsia="en-US"/>
        </w:rPr>
        <w:cr/>
        <w:t>Yali (OPPO) provides 'S2-2105623r05 after rev deadline' in draft folder.</w:t>
      </w:r>
      <w:r w:rsidRPr="00076D5D">
        <w:rPr>
          <w:i/>
          <w:iCs/>
          <w:lang w:eastAsia="en-US"/>
        </w:rPr>
        <w:cr/>
        <w:t>Hong (Qualcomm) prefers r04.</w:t>
      </w:r>
      <w:r w:rsidRPr="00076D5D">
        <w:rPr>
          <w:i/>
          <w:iCs/>
          <w:lang w:eastAsia="en-US"/>
        </w:rPr>
        <w:cr/>
        <w:t>Wen (vivo) is fine with 'S2-2105623r05 after rev deadline' and hope it can be discussed in CC#4.</w:t>
      </w:r>
      <w:r w:rsidRPr="00076D5D">
        <w:rPr>
          <w:i/>
          <w:iCs/>
          <w:lang w:eastAsia="en-US"/>
        </w:rPr>
        <w:cr/>
        <w:t>Steve (Huawei) is fine with either r03 or 'r05 after rev deadline'.</w:t>
      </w:r>
      <w:r w:rsidRPr="00076D5D">
        <w:rPr>
          <w:i/>
          <w:iCs/>
          <w:lang w:eastAsia="en-US"/>
        </w:rPr>
        <w:cr/>
        <w:t>Zhang (Ericsson) prefers r04 and object r05</w:t>
      </w:r>
      <w:r w:rsidRPr="00076D5D">
        <w:rPr>
          <w:i/>
          <w:iCs/>
          <w:lang w:eastAsia="en-US"/>
        </w:rPr>
        <w:cr/>
        <w:t>Steve (Huawei) objects to r04, prefers r03/r06</w:t>
      </w:r>
      <w:r w:rsidRPr="00076D5D">
        <w:rPr>
          <w:i/>
          <w:iCs/>
          <w:lang w:eastAsia="en-US"/>
        </w:rPr>
        <w:cr/>
        <w:t>Wen (vivo) objects to r04, prefers r03/r05</w:t>
      </w:r>
      <w:r w:rsidRPr="00076D5D">
        <w:rPr>
          <w:i/>
          <w:iCs/>
          <w:lang w:eastAsia="en-US"/>
        </w:rPr>
        <w:cr/>
        <w:t>Yali (OPPO) provides 'S2-2105623r06' in draft folder.</w:t>
      </w:r>
      <w:r w:rsidRPr="00076D5D">
        <w:rPr>
          <w:i/>
          <w:iCs/>
          <w:lang w:eastAsia="en-US"/>
        </w:rPr>
        <w:cr/>
        <w:t>Wen (vivo) is fine with 'S2-2105623r06'.</w:t>
      </w:r>
      <w:r w:rsidRPr="00076D5D">
        <w:rPr>
          <w:i/>
          <w:iCs/>
          <w:lang w:eastAsia="en-US"/>
        </w:rPr>
        <w:cr/>
        <w:t>Steve (Huawei) is ok 'S2-2105623r06' in draft folder.</w:t>
      </w:r>
      <w:r w:rsidRPr="00076D5D">
        <w:rPr>
          <w:i/>
          <w:iCs/>
          <w:lang w:eastAsia="en-US"/>
        </w:rPr>
        <w:cr/>
        <w:t>Mehrdad (Samsung) thinks this paper should be discussed along S2-2105780r12 for CC#4 as some changes have dependency .</w:t>
      </w:r>
      <w:r w:rsidRPr="00076D5D">
        <w:rPr>
          <w:i/>
          <w:iCs/>
          <w:lang w:eastAsia="en-US"/>
        </w:rPr>
        <w:cr/>
        <w:t>Zhang (Ericsson) is OK with r06 and agree we need alignment with S2-2105780</w:t>
      </w:r>
      <w:r w:rsidRPr="00076D5D">
        <w:rPr>
          <w:i/>
          <w:iCs/>
          <w:lang w:eastAsia="en-US"/>
        </w:rPr>
        <w:cr/>
        <w:t xml:space="preserve">Yali (OPPO) asks to mark this </w:t>
      </w:r>
      <w:proofErr w:type="spellStart"/>
      <w:r w:rsidRPr="00076D5D">
        <w:rPr>
          <w:i/>
          <w:iCs/>
          <w:lang w:eastAsia="en-US"/>
        </w:rPr>
        <w:t>pCR</w:t>
      </w:r>
      <w:proofErr w:type="spellEnd"/>
      <w:r w:rsidRPr="00076D5D">
        <w:rPr>
          <w:i/>
          <w:iCs/>
          <w:lang w:eastAsia="en-US"/>
        </w:rPr>
        <w:t xml:space="preserve"> for CC#4, and open S2-2105780 first in CC#4, proposes to approve r04 with changing 'used to derive' to 'interpreted as' in clause 5.6.2.1.</w:t>
      </w:r>
    </w:p>
    <w:p w14:paraId="72BAC442" w14:textId="2882880D" w:rsidR="00CE7165" w:rsidRPr="00076D5D" w:rsidRDefault="00CE7165" w:rsidP="00076D5D">
      <w:pPr>
        <w:pStyle w:val="FP"/>
        <w:rPr>
          <w:i/>
          <w:iCs/>
          <w:lang w:eastAsia="en-US"/>
        </w:rPr>
      </w:pPr>
      <w:r w:rsidRPr="00076D5D">
        <w:rPr>
          <w:i/>
          <w:iCs/>
          <w:lang w:eastAsia="en-US"/>
        </w:rPr>
        <w:t>==== 8.X, 9.X Final Deadline ====</w:t>
      </w:r>
    </w:p>
    <w:p w14:paraId="32AA2AAC" w14:textId="77777777" w:rsidR="00076D5D" w:rsidRPr="00076D5D" w:rsidRDefault="00076D5D" w:rsidP="00076D5D">
      <w:pPr>
        <w:pStyle w:val="FP"/>
        <w:rPr>
          <w:i/>
          <w:iCs/>
          <w:lang w:eastAsia="en-US"/>
        </w:rPr>
      </w:pPr>
    </w:p>
    <w:p w14:paraId="10E97B28" w14:textId="77777777" w:rsidR="00CE7165" w:rsidRPr="00CE7165" w:rsidRDefault="00CE7165" w:rsidP="00CE7165">
      <w:pPr>
        <w:rPr>
          <w:b/>
          <w:bCs/>
          <w:lang w:eastAsia="en-US"/>
        </w:rPr>
      </w:pPr>
      <w:r w:rsidRPr="00CE7165">
        <w:rPr>
          <w:b/>
          <w:bCs/>
          <w:lang w:eastAsia="en-US"/>
        </w:rPr>
        <w:t>Discussion and conclusion:</w:t>
      </w:r>
    </w:p>
    <w:p w14:paraId="68265F48" w14:textId="0723792E" w:rsidR="00CE7165" w:rsidRDefault="002A1625" w:rsidP="00CE7165">
      <w:r w:rsidRPr="00CE7165">
        <w:rPr>
          <w:color w:val="0000FF"/>
          <w:lang w:eastAsia="en-US"/>
        </w:rPr>
        <w:t>S2-210562</w:t>
      </w:r>
      <w:r w:rsidRPr="002A1625">
        <w:rPr>
          <w:color w:val="0000FF"/>
          <w:lang w:eastAsia="en-US"/>
        </w:rPr>
        <w:t>3</w:t>
      </w:r>
      <w:r w:rsidR="00CE7165" w:rsidRPr="002A1625">
        <w:rPr>
          <w:color w:val="0000FF"/>
          <w:lang w:eastAsia="en-US"/>
        </w:rPr>
        <w:t>r04</w:t>
      </w:r>
      <w:r w:rsidR="00CE7165">
        <w:rPr>
          <w:lang w:eastAsia="en-US"/>
        </w:rPr>
        <w:t xml:space="preserve">: Changes to 5.2.6.1 was needed. r04 with this change was </w:t>
      </w:r>
      <w:r w:rsidRPr="002A1625">
        <w:rPr>
          <w:color w:val="FF0000"/>
          <w:lang w:eastAsia="en-US"/>
        </w:rPr>
        <w:t>agreed</w:t>
      </w:r>
      <w:r w:rsidR="00CE7165" w:rsidRPr="002A1625">
        <w:rPr>
          <w:color w:val="FF0000"/>
          <w:lang w:eastAsia="en-US"/>
        </w:rPr>
        <w:t xml:space="preserve"> </w:t>
      </w:r>
      <w:r w:rsidR="00CE7165">
        <w:rPr>
          <w:lang w:eastAsia="en-US"/>
        </w:rPr>
        <w:t xml:space="preserve">and revised in </w:t>
      </w:r>
      <w:r w:rsidR="00CE7165" w:rsidRPr="002A1625">
        <w:rPr>
          <w:color w:val="0000FF"/>
          <w:lang w:eastAsia="en-US"/>
        </w:rPr>
        <w:t>S2-2106664</w:t>
      </w:r>
      <w:r w:rsidR="00CE7165">
        <w:t xml:space="preserve">, which was </w:t>
      </w:r>
      <w:r w:rsidR="00CE7165" w:rsidRPr="00C3284B">
        <w:rPr>
          <w:color w:val="FF0000"/>
          <w:lang w:eastAsia="en-US"/>
        </w:rPr>
        <w:t>approved</w:t>
      </w:r>
      <w:r w:rsidR="00CE7165">
        <w:t>.</w:t>
      </w:r>
    </w:p>
    <w:p w14:paraId="358C9037" w14:textId="77777777" w:rsidR="00CE7165" w:rsidRPr="00CE7165" w:rsidRDefault="00CE7165" w:rsidP="00CE7165">
      <w:pPr>
        <w:rPr>
          <w:lang w:eastAsia="en-US"/>
        </w:rPr>
      </w:pPr>
    </w:p>
    <w:p w14:paraId="23223E60" w14:textId="09166616" w:rsidR="00CE7165" w:rsidRDefault="00CE7165" w:rsidP="00076D5D">
      <w:pPr>
        <w:pBdr>
          <w:top w:val="single" w:sz="4" w:space="1" w:color="auto"/>
        </w:pBdr>
        <w:rPr>
          <w:lang w:eastAsia="en-US"/>
        </w:rPr>
      </w:pPr>
      <w:r w:rsidRPr="00076D5D">
        <w:rPr>
          <w:color w:val="0000FF"/>
          <w:lang w:eastAsia="en-US"/>
        </w:rPr>
        <w:t>S2-2106833</w:t>
      </w:r>
      <w:r>
        <w:rPr>
          <w:lang w:eastAsia="en-US"/>
        </w:rPr>
        <w:t xml:space="preserve"> (LS OUT) LS to RAN on outstanding issues (Source:</w:t>
      </w:r>
      <w:r w:rsidR="002A1625">
        <w:rPr>
          <w:lang w:eastAsia="en-US"/>
        </w:rPr>
        <w:t xml:space="preserve"> SA WG2</w:t>
      </w:r>
      <w:r>
        <w:rPr>
          <w:lang w:eastAsia="en-US"/>
        </w:rPr>
        <w:t>)</w:t>
      </w:r>
    </w:p>
    <w:p w14:paraId="49B72A75" w14:textId="77777777" w:rsidR="002A1625" w:rsidRPr="00CE7165" w:rsidRDefault="002A1625" w:rsidP="002A1625">
      <w:pPr>
        <w:rPr>
          <w:b/>
          <w:bCs/>
          <w:lang w:eastAsia="en-US"/>
        </w:rPr>
      </w:pPr>
      <w:r w:rsidRPr="00CE7165">
        <w:rPr>
          <w:b/>
          <w:bCs/>
          <w:lang w:eastAsia="en-US"/>
        </w:rPr>
        <w:t>Discussion and conclusion:</w:t>
      </w:r>
    </w:p>
    <w:p w14:paraId="264CE9E5" w14:textId="3B5710EA" w:rsidR="00CE7165" w:rsidRDefault="00CE7165" w:rsidP="00CE7165">
      <w:r>
        <w:rPr>
          <w:lang w:eastAsia="en-US"/>
        </w:rPr>
        <w:t xml:space="preserve">This was </w:t>
      </w:r>
      <w:r w:rsidRPr="00CE7165">
        <w:rPr>
          <w:color w:val="FF0000"/>
          <w:lang w:eastAsia="en-US"/>
        </w:rPr>
        <w:t>approved</w:t>
      </w:r>
      <w:r>
        <w:t>.</w:t>
      </w:r>
    </w:p>
    <w:p w14:paraId="1630C052" w14:textId="77777777" w:rsidR="002A1625" w:rsidRPr="00CE7165" w:rsidRDefault="002A1625" w:rsidP="00CE7165">
      <w:pPr>
        <w:rPr>
          <w:lang w:eastAsia="en-US"/>
        </w:rPr>
      </w:pPr>
    </w:p>
    <w:p w14:paraId="73BFADF5" w14:textId="77777777" w:rsidR="00076D5D" w:rsidRDefault="00CE7165" w:rsidP="00076D5D">
      <w:pPr>
        <w:pBdr>
          <w:top w:val="single" w:sz="4" w:space="1" w:color="auto"/>
        </w:pBdr>
        <w:rPr>
          <w:lang w:eastAsia="en-US"/>
        </w:rPr>
      </w:pPr>
      <w:r w:rsidRPr="00CE7165">
        <w:rPr>
          <w:color w:val="0000FF"/>
          <w:lang w:eastAsia="en-US"/>
        </w:rPr>
        <w:t>S2-2106507</w:t>
      </w:r>
      <w:r>
        <w:rPr>
          <w:lang w:eastAsia="en-US"/>
        </w:rPr>
        <w:t xml:space="preserve"> (P-CR) Updates to Multicast session join and session establishment procedure. (Source: Nokia, Nokia Shanghai-Bell)</w:t>
      </w:r>
    </w:p>
    <w:p w14:paraId="64EE2F29" w14:textId="6FB5B235" w:rsidR="00CE7165" w:rsidRPr="00076D5D" w:rsidRDefault="00CE716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Thomas (Nokia) provides r01 to merge all proposals for Clause 7.2.1.3 as proposed by the rapporteur</w:t>
      </w:r>
      <w:r w:rsidRPr="00076D5D">
        <w:rPr>
          <w:i/>
          <w:iCs/>
          <w:lang w:eastAsia="en-US"/>
        </w:rPr>
        <w:cr/>
        <w:t>Zhenhua (vivo) provides r02</w:t>
      </w:r>
      <w:r w:rsidRPr="00076D5D">
        <w:rPr>
          <w:i/>
          <w:iCs/>
          <w:lang w:eastAsia="en-US"/>
        </w:rPr>
        <w:cr/>
        <w:t>Judy (Ericsson) provides r03, including merging 5631 &amp; 5652, replace service operations etc</w:t>
      </w:r>
      <w:r w:rsidRPr="00076D5D">
        <w:rPr>
          <w:i/>
          <w:iCs/>
          <w:lang w:eastAsia="en-US"/>
        </w:rPr>
        <w:cr/>
      </w:r>
      <w:proofErr w:type="spellStart"/>
      <w:r w:rsidRPr="00076D5D">
        <w:rPr>
          <w:i/>
          <w:iCs/>
          <w:lang w:eastAsia="en-US"/>
        </w:rPr>
        <w:t>LiMeng</w:t>
      </w:r>
      <w:proofErr w:type="spellEnd"/>
      <w:r w:rsidRPr="00076D5D">
        <w:rPr>
          <w:i/>
          <w:iCs/>
          <w:lang w:eastAsia="en-US"/>
        </w:rPr>
        <w:t xml:space="preserve"> (Huawei) provides r04 base on r03, including merging 6083, and further modify the text to align the service operations.</w:t>
      </w:r>
      <w:r w:rsidRPr="00076D5D">
        <w:rPr>
          <w:i/>
          <w:iCs/>
          <w:lang w:eastAsia="en-US"/>
        </w:rPr>
        <w:cr/>
      </w:r>
      <w:proofErr w:type="spellStart"/>
      <w:r w:rsidRPr="00076D5D">
        <w:rPr>
          <w:i/>
          <w:iCs/>
          <w:lang w:eastAsia="en-US"/>
        </w:rPr>
        <w:t>zhendong</w:t>
      </w:r>
      <w:proofErr w:type="spellEnd"/>
      <w:r w:rsidRPr="00076D5D">
        <w:rPr>
          <w:i/>
          <w:iCs/>
          <w:lang w:eastAsia="en-US"/>
        </w:rPr>
        <w:t>(ZTE) provides the r05</w:t>
      </w:r>
      <w:r w:rsidRPr="00076D5D">
        <w:rPr>
          <w:i/>
          <w:iCs/>
          <w:lang w:eastAsia="en-US"/>
        </w:rPr>
        <w:cr/>
        <w:t>Thomas(Nokia) provides the r06</w:t>
      </w:r>
      <w:r w:rsidRPr="00076D5D">
        <w:rPr>
          <w:i/>
          <w:iCs/>
          <w:lang w:eastAsia="en-US"/>
        </w:rPr>
        <w:cr/>
        <w:t>Thomas(Nokia) provides the r07</w:t>
      </w:r>
      <w:r w:rsidRPr="00076D5D">
        <w:rPr>
          <w:i/>
          <w:iCs/>
          <w:lang w:eastAsia="en-US"/>
        </w:rPr>
        <w:cr/>
        <w:t>Miguel (Qualcomm) provides r08</w:t>
      </w:r>
      <w:r w:rsidRPr="00076D5D">
        <w:rPr>
          <w:i/>
          <w:iCs/>
          <w:lang w:eastAsia="en-US"/>
        </w:rPr>
        <w:cr/>
        <w:t>==== 8.X, 9.X Revisions Deadline ====</w:t>
      </w:r>
      <w:r w:rsidRPr="00076D5D">
        <w:rPr>
          <w:i/>
          <w:iCs/>
          <w:lang w:eastAsia="en-US"/>
        </w:rPr>
        <w:cr/>
      </w:r>
      <w:proofErr w:type="spellStart"/>
      <w:r w:rsidRPr="00076D5D">
        <w:rPr>
          <w:i/>
          <w:iCs/>
          <w:lang w:eastAsia="en-US"/>
        </w:rPr>
        <w:t>LiMeng</w:t>
      </w:r>
      <w:proofErr w:type="spellEnd"/>
      <w:r w:rsidRPr="00076D5D">
        <w:rPr>
          <w:i/>
          <w:iCs/>
          <w:lang w:eastAsia="en-US"/>
        </w:rPr>
        <w:t xml:space="preserve"> (Huawei) clarifies r07 is provided by </w:t>
      </w:r>
      <w:proofErr w:type="spellStart"/>
      <w:r w:rsidRPr="00076D5D">
        <w:rPr>
          <w:i/>
          <w:iCs/>
          <w:lang w:eastAsia="en-US"/>
        </w:rPr>
        <w:t>LiMeng</w:t>
      </w:r>
      <w:proofErr w:type="spellEnd"/>
      <w:r w:rsidRPr="00076D5D">
        <w:rPr>
          <w:i/>
          <w:iCs/>
          <w:lang w:eastAsia="en-US"/>
        </w:rPr>
        <w:t xml:space="preserve"> (Huawei).</w:t>
      </w:r>
      <w:r w:rsidRPr="00076D5D">
        <w:rPr>
          <w:i/>
          <w:iCs/>
          <w:lang w:eastAsia="en-US"/>
        </w:rPr>
        <w:cr/>
        <w:t>Judy (Ericsson) accepts r04 &amp; r05, does not accept r06 &amp;r07&amp;08 as is and request some changes, explained below.</w:t>
      </w:r>
      <w:r w:rsidRPr="00076D5D">
        <w:rPr>
          <w:i/>
          <w:iCs/>
          <w:lang w:eastAsia="en-US"/>
        </w:rPr>
        <w:cr/>
        <w:t>Xiaoyan (CATT) prefers r05.</w:t>
      </w:r>
      <w:r w:rsidRPr="00076D5D">
        <w:rPr>
          <w:i/>
          <w:iCs/>
          <w:lang w:eastAsia="en-US"/>
        </w:rPr>
        <w:cr/>
        <w:t>Thomas (Nokia) objects against r05, but supports the proposal of Judy to go with r08 and the improvements she suggested</w:t>
      </w:r>
      <w:r w:rsidRPr="00076D5D">
        <w:rPr>
          <w:i/>
          <w:iCs/>
          <w:lang w:eastAsia="en-US"/>
        </w:rPr>
        <w:cr/>
        <w:t>Suggest bringing this to the CC</w:t>
      </w:r>
      <w:r w:rsidRPr="00076D5D">
        <w:rPr>
          <w:i/>
          <w:iCs/>
          <w:lang w:eastAsia="en-US"/>
        </w:rPr>
        <w:cr/>
      </w:r>
      <w:proofErr w:type="spellStart"/>
      <w:r w:rsidRPr="00076D5D">
        <w:rPr>
          <w:i/>
          <w:iCs/>
          <w:lang w:eastAsia="en-US"/>
        </w:rPr>
        <w:t>LiMeng</w:t>
      </w:r>
      <w:proofErr w:type="spellEnd"/>
      <w:r w:rsidRPr="00076D5D">
        <w:rPr>
          <w:i/>
          <w:iCs/>
          <w:lang w:eastAsia="en-US"/>
        </w:rPr>
        <w:t xml:space="preserve"> (Huawei) is fine to bring it to CC#4, but suggests we offline work out an agreeable version.</w:t>
      </w:r>
    </w:p>
    <w:p w14:paraId="23C2A2BF" w14:textId="52840457" w:rsidR="00CE7165" w:rsidRPr="00076D5D" w:rsidRDefault="00CE7165" w:rsidP="00076D5D">
      <w:pPr>
        <w:pStyle w:val="FP"/>
        <w:rPr>
          <w:i/>
          <w:iCs/>
          <w:lang w:eastAsia="en-US"/>
        </w:rPr>
      </w:pPr>
      <w:r w:rsidRPr="00076D5D">
        <w:rPr>
          <w:i/>
          <w:iCs/>
          <w:lang w:eastAsia="en-US"/>
        </w:rPr>
        <w:t>==== 8.X, 9.X Final Deadline ====</w:t>
      </w:r>
    </w:p>
    <w:p w14:paraId="2DA74C22" w14:textId="77777777" w:rsidR="00076D5D" w:rsidRPr="00076D5D" w:rsidRDefault="00076D5D" w:rsidP="00076D5D">
      <w:pPr>
        <w:pStyle w:val="FP"/>
        <w:rPr>
          <w:i/>
          <w:iCs/>
          <w:lang w:eastAsia="en-US"/>
        </w:rPr>
      </w:pPr>
    </w:p>
    <w:p w14:paraId="1B817BFA" w14:textId="77777777" w:rsidR="00CE7165" w:rsidRPr="00CE7165" w:rsidRDefault="00CE7165" w:rsidP="00CE7165">
      <w:pPr>
        <w:rPr>
          <w:b/>
          <w:bCs/>
          <w:lang w:eastAsia="en-US"/>
        </w:rPr>
      </w:pPr>
      <w:r w:rsidRPr="00CE7165">
        <w:rPr>
          <w:b/>
          <w:bCs/>
          <w:lang w:eastAsia="en-US"/>
        </w:rPr>
        <w:t>Discussion and conclusion:</w:t>
      </w:r>
    </w:p>
    <w:p w14:paraId="517DF5EB" w14:textId="77777777" w:rsidR="00CE7165" w:rsidRDefault="00CE7165" w:rsidP="00CE7165">
      <w:r w:rsidRPr="00CE7165">
        <w:rPr>
          <w:color w:val="0000FF"/>
          <w:lang w:eastAsia="en-US"/>
        </w:rPr>
        <w:t>S2-2106507</w:t>
      </w:r>
      <w:r>
        <w:rPr>
          <w:color w:val="0000FF"/>
          <w:lang w:eastAsia="en-US"/>
        </w:rPr>
        <w:t xml:space="preserve">r08: </w:t>
      </w:r>
      <w:r>
        <w:rPr>
          <w:lang w:eastAsia="en-US"/>
        </w:rPr>
        <w:t xml:space="preserve">Nokia suggested some corrections to r08. </w:t>
      </w:r>
      <w:r w:rsidRPr="00CE7165">
        <w:rPr>
          <w:color w:val="0000FF"/>
          <w:lang w:eastAsia="en-US"/>
        </w:rPr>
        <w:t>S2-2106507</w:t>
      </w:r>
      <w:r>
        <w:rPr>
          <w:color w:val="0000FF"/>
          <w:lang w:eastAsia="en-US"/>
        </w:rPr>
        <w:t>r08</w:t>
      </w:r>
      <w:r>
        <w:t xml:space="preserve"> with changes was </w:t>
      </w:r>
      <w:r w:rsidRPr="002A1625">
        <w:rPr>
          <w:color w:val="FF0000"/>
        </w:rPr>
        <w:t>agreed</w:t>
      </w:r>
      <w:r>
        <w:t xml:space="preserve">. This was revised in </w:t>
      </w:r>
      <w:r w:rsidRPr="00CE7165">
        <w:rPr>
          <w:color w:val="0000FF"/>
        </w:rPr>
        <w:t>S2-2106665</w:t>
      </w:r>
      <w:r>
        <w:t xml:space="preserve">, which was </w:t>
      </w:r>
      <w:r w:rsidRPr="00C3284B">
        <w:rPr>
          <w:color w:val="FF0000"/>
          <w:lang w:eastAsia="en-US"/>
        </w:rPr>
        <w:t>approved</w:t>
      </w:r>
      <w:r>
        <w:t>.</w:t>
      </w:r>
    </w:p>
    <w:p w14:paraId="0A5AA54C" w14:textId="77777777" w:rsidR="00076D5D" w:rsidRPr="00CE7165" w:rsidRDefault="00076D5D" w:rsidP="00CE7165">
      <w:pPr>
        <w:rPr>
          <w:lang w:eastAsia="en-US"/>
        </w:rPr>
      </w:pPr>
    </w:p>
    <w:p w14:paraId="685018E0" w14:textId="4A90C7BE" w:rsidR="00CE7165" w:rsidRDefault="00CE7165" w:rsidP="00076D5D">
      <w:pPr>
        <w:pBdr>
          <w:top w:val="single" w:sz="4" w:space="1" w:color="auto"/>
        </w:pBdr>
        <w:rPr>
          <w:lang w:eastAsia="en-US"/>
        </w:rPr>
      </w:pPr>
      <w:r w:rsidRPr="00CE7165">
        <w:rPr>
          <w:color w:val="0000FF"/>
          <w:lang w:eastAsia="en-US"/>
        </w:rPr>
        <w:t>S2-2106</w:t>
      </w:r>
      <w:r w:rsidR="002A1625">
        <w:rPr>
          <w:color w:val="0000FF"/>
          <w:lang w:eastAsia="en-US"/>
        </w:rPr>
        <w:t>453</w:t>
      </w:r>
      <w:r>
        <w:rPr>
          <w:lang w:eastAsia="en-US"/>
        </w:rPr>
        <w:t xml:space="preserve"> (P-CR) Updates to configuration procedures . (Source: Nokia, Nokia Shanghai-Bell)</w:t>
      </w:r>
    </w:p>
    <w:p w14:paraId="60A4951F" w14:textId="1B66EC0A" w:rsidR="00CE7165" w:rsidRPr="00076D5D" w:rsidRDefault="00CE7165" w:rsidP="00CE7165">
      <w:pPr>
        <w:rPr>
          <w:b/>
          <w:bCs/>
          <w:lang w:eastAsia="en-US"/>
        </w:rPr>
      </w:pPr>
      <w:r w:rsidRPr="00076D5D">
        <w:rPr>
          <w:b/>
          <w:bCs/>
          <w:lang w:eastAsia="en-US"/>
        </w:rPr>
        <w:t>Discussion and conclusion:</w:t>
      </w:r>
    </w:p>
    <w:p w14:paraId="63D747C7" w14:textId="77777777" w:rsidR="00CE7165" w:rsidRDefault="00076D5D" w:rsidP="00CE7165">
      <w:r w:rsidRPr="00076D5D">
        <w:rPr>
          <w:color w:val="0000FF"/>
          <w:lang w:eastAsia="en-US"/>
        </w:rPr>
        <w:t>S2-210</w:t>
      </w:r>
      <w:r w:rsidR="00CE7165" w:rsidRPr="00076D5D">
        <w:rPr>
          <w:color w:val="0000FF"/>
          <w:lang w:eastAsia="en-US"/>
        </w:rPr>
        <w:t>6453r07</w:t>
      </w:r>
      <w:r w:rsidR="00CE7165">
        <w:rPr>
          <w:lang w:eastAsia="en-US"/>
        </w:rPr>
        <w:t xml:space="preserve">: Nokia suggested r03 with additions to be considered. </w:t>
      </w:r>
      <w:r w:rsidR="00CE7165" w:rsidRPr="00076D5D">
        <w:rPr>
          <w:color w:val="0000FF"/>
          <w:lang w:eastAsia="en-US"/>
        </w:rPr>
        <w:t>S2-2106453r03</w:t>
      </w:r>
      <w:r w:rsidR="00CE7165">
        <w:rPr>
          <w:lang w:eastAsia="en-US"/>
        </w:rPr>
        <w:t xml:space="preserve"> with changes was </w:t>
      </w:r>
      <w:r w:rsidR="00CE7165" w:rsidRPr="002A1625">
        <w:rPr>
          <w:color w:val="FF0000"/>
          <w:lang w:eastAsia="en-US"/>
        </w:rPr>
        <w:t>agreed</w:t>
      </w:r>
      <w:r w:rsidR="00CE7165">
        <w:rPr>
          <w:lang w:eastAsia="en-US"/>
        </w:rPr>
        <w:t xml:space="preserve">. The revision in </w:t>
      </w:r>
      <w:r w:rsidR="00CE7165" w:rsidRPr="00CE7165">
        <w:rPr>
          <w:color w:val="0000FF"/>
          <w:lang w:eastAsia="en-US"/>
        </w:rPr>
        <w:t>S2-2106938</w:t>
      </w:r>
      <w:r w:rsidR="00CE7165">
        <w:rPr>
          <w:lang w:eastAsia="en-US"/>
        </w:rPr>
        <w:t xml:space="preserve"> was then </w:t>
      </w:r>
      <w:r w:rsidR="00CE7165" w:rsidRPr="00CE7165">
        <w:rPr>
          <w:color w:val="FF0000"/>
          <w:lang w:eastAsia="en-US"/>
        </w:rPr>
        <w:t>approved</w:t>
      </w:r>
      <w:r w:rsidR="00CE7165">
        <w:t>.</w:t>
      </w:r>
    </w:p>
    <w:p w14:paraId="738C689E" w14:textId="6C9670BA" w:rsidR="00076D5D" w:rsidRDefault="00076D5D" w:rsidP="00CE7165"/>
    <w:p w14:paraId="626F8F2C" w14:textId="68D5C629" w:rsidR="00076D5D" w:rsidRPr="00076D5D" w:rsidRDefault="00076D5D" w:rsidP="00076D5D">
      <w:pPr>
        <w:pBdr>
          <w:top w:val="single" w:sz="4" w:space="1" w:color="auto"/>
        </w:pBdr>
      </w:pPr>
      <w:r w:rsidRPr="00CE7165">
        <w:rPr>
          <w:color w:val="0000FF"/>
          <w:lang w:eastAsia="en-US"/>
        </w:rPr>
        <w:t>S2-2106</w:t>
      </w:r>
      <w:r>
        <w:rPr>
          <w:color w:val="0000FF"/>
          <w:lang w:eastAsia="en-US"/>
        </w:rPr>
        <w:t>443</w:t>
      </w:r>
      <w:r>
        <w:t xml:space="preserve"> </w:t>
      </w:r>
      <w:r>
        <w:rPr>
          <w:lang w:eastAsia="en-US"/>
        </w:rPr>
        <w:t xml:space="preserve">(P-CR) </w:t>
      </w:r>
      <w:r>
        <w:t>Initial MBS session configuration with PCC for broadcast (Source: Nokia, Nokia Shanghai-Bell)</w:t>
      </w:r>
    </w:p>
    <w:p w14:paraId="54E9878A" w14:textId="77777777" w:rsidR="00076D5D" w:rsidRPr="00076D5D" w:rsidRDefault="00076D5D" w:rsidP="00076D5D">
      <w:pPr>
        <w:rPr>
          <w:b/>
          <w:bCs/>
          <w:lang w:eastAsia="en-US"/>
        </w:rPr>
      </w:pPr>
      <w:r w:rsidRPr="00076D5D">
        <w:rPr>
          <w:b/>
          <w:bCs/>
          <w:lang w:eastAsia="en-US"/>
        </w:rPr>
        <w:t>Discussion and conclusion:</w:t>
      </w:r>
    </w:p>
    <w:p w14:paraId="1E01A8B4" w14:textId="77777777" w:rsidR="00CE7165" w:rsidRDefault="00076D5D" w:rsidP="00CE7165">
      <w:r>
        <w:t>This was</w:t>
      </w:r>
      <w:r w:rsidR="00CE7165" w:rsidRPr="00076D5D">
        <w:t xml:space="preserve"> </w:t>
      </w:r>
      <w:r w:rsidR="00CE7165" w:rsidRPr="00076D5D">
        <w:rPr>
          <w:color w:val="0000FF"/>
        </w:rPr>
        <w:t xml:space="preserve">merged </w:t>
      </w:r>
      <w:r w:rsidR="00CE7165" w:rsidRPr="00076D5D">
        <w:t xml:space="preserve">into </w:t>
      </w:r>
      <w:r w:rsidRPr="00CE7165">
        <w:rPr>
          <w:color w:val="0000FF"/>
          <w:lang w:eastAsia="en-US"/>
        </w:rPr>
        <w:t>S2-2106938</w:t>
      </w:r>
      <w:r>
        <w:t>.</w:t>
      </w:r>
    </w:p>
    <w:p w14:paraId="6C1FF08D" w14:textId="77777777" w:rsidR="00076D5D" w:rsidRPr="00076D5D" w:rsidRDefault="00076D5D" w:rsidP="00CE7165"/>
    <w:p w14:paraId="44663F5D" w14:textId="77777777" w:rsidR="00076D5D" w:rsidRDefault="00CE7165" w:rsidP="00076D5D">
      <w:pPr>
        <w:pBdr>
          <w:top w:val="single" w:sz="4" w:space="1" w:color="auto"/>
        </w:pBdr>
        <w:rPr>
          <w:lang w:eastAsia="en-US"/>
        </w:rPr>
      </w:pPr>
      <w:r w:rsidRPr="00CE7165">
        <w:rPr>
          <w:color w:val="0000FF"/>
          <w:lang w:eastAsia="en-US"/>
        </w:rPr>
        <w:t>S2-2106122</w:t>
      </w:r>
      <w:r>
        <w:rPr>
          <w:lang w:eastAsia="en-US"/>
        </w:rPr>
        <w:t xml:space="preserve"> (P-CR) Support of multicast service available within a limited area. (Source: Huawei, </w:t>
      </w:r>
      <w:proofErr w:type="spellStart"/>
      <w:r>
        <w:rPr>
          <w:lang w:eastAsia="en-US"/>
        </w:rPr>
        <w:t>HiSilicon</w:t>
      </w:r>
      <w:proofErr w:type="spellEnd"/>
      <w:r>
        <w:rPr>
          <w:lang w:eastAsia="en-US"/>
        </w:rPr>
        <w:t>)</w:t>
      </w:r>
    </w:p>
    <w:p w14:paraId="35C58C39" w14:textId="2199AB21" w:rsidR="00CE7165" w:rsidRPr="00076D5D" w:rsidRDefault="00CE716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Fenqin (Huawei) provides r01</w:t>
      </w:r>
      <w:r w:rsidRPr="00076D5D">
        <w:rPr>
          <w:i/>
          <w:iCs/>
          <w:lang w:eastAsia="en-US"/>
        </w:rPr>
        <w:cr/>
        <w:t>LaeYoung (LGE) provides r02.</w:t>
      </w:r>
      <w:r w:rsidRPr="00076D5D">
        <w:rPr>
          <w:i/>
          <w:iCs/>
          <w:lang w:eastAsia="en-US"/>
        </w:rPr>
        <w:cr/>
      </w:r>
      <w:proofErr w:type="spellStart"/>
      <w:r w:rsidRPr="00076D5D">
        <w:rPr>
          <w:i/>
          <w:iCs/>
          <w:lang w:eastAsia="en-US"/>
        </w:rPr>
        <w:t>Youngkyo</w:t>
      </w:r>
      <w:proofErr w:type="spellEnd"/>
      <w:r w:rsidRPr="00076D5D">
        <w:rPr>
          <w:i/>
          <w:iCs/>
          <w:lang w:eastAsia="en-US"/>
        </w:rPr>
        <w:t>(Samsung) provides r03.</w:t>
      </w:r>
      <w:r w:rsidRPr="00076D5D">
        <w:rPr>
          <w:i/>
          <w:iCs/>
          <w:lang w:eastAsia="en-US"/>
        </w:rPr>
        <w:cr/>
        <w:t>Zhenhua (vivo) provides r04.</w:t>
      </w:r>
      <w:r w:rsidRPr="00076D5D">
        <w:rPr>
          <w:i/>
          <w:iCs/>
          <w:lang w:eastAsia="en-US"/>
        </w:rPr>
        <w:cr/>
        <w:t>Paul (Ericsson) asks question for clarification.</w:t>
      </w:r>
      <w:r w:rsidRPr="00076D5D">
        <w:rPr>
          <w:i/>
          <w:iCs/>
          <w:lang w:eastAsia="en-US"/>
        </w:rPr>
        <w:cr/>
        <w:t>Fenqin (Huawei) provide a response</w:t>
      </w:r>
      <w:r w:rsidRPr="00076D5D">
        <w:rPr>
          <w:i/>
          <w:iCs/>
          <w:lang w:eastAsia="en-US"/>
        </w:rPr>
        <w:cr/>
        <w:t>Paul (Ericsson) provides r05.</w:t>
      </w:r>
      <w:r w:rsidRPr="00076D5D">
        <w:rPr>
          <w:i/>
          <w:iCs/>
          <w:lang w:eastAsia="en-US"/>
        </w:rPr>
        <w:cr/>
        <w:t>Fenqin (Huawei) provides r06.</w:t>
      </w:r>
      <w:r w:rsidRPr="00076D5D">
        <w:rPr>
          <w:i/>
          <w:iCs/>
          <w:lang w:eastAsia="en-US"/>
        </w:rPr>
        <w:cr/>
        <w:t>==== 8.X, 9.X Revisions Deadline ====</w:t>
      </w:r>
      <w:r w:rsidRPr="00076D5D">
        <w:rPr>
          <w:i/>
          <w:iCs/>
          <w:lang w:eastAsia="en-US"/>
        </w:rPr>
        <w:cr/>
        <w:t xml:space="preserve">Paul (Ericsson) comments and proposes to add an EN: Details of </w:t>
      </w:r>
      <w:proofErr w:type="spellStart"/>
      <w:r w:rsidRPr="00076D5D">
        <w:rPr>
          <w:i/>
          <w:iCs/>
          <w:lang w:eastAsia="en-US"/>
        </w:rPr>
        <w:t>Xn</w:t>
      </w:r>
      <w:proofErr w:type="spellEnd"/>
      <w:r w:rsidRPr="00076D5D">
        <w:rPr>
          <w:i/>
          <w:iCs/>
          <w:lang w:eastAsia="en-US"/>
        </w:rPr>
        <w:t xml:space="preserve"> handover procedure will be aligned with RAN3. This section makes a lot of assumption on </w:t>
      </w:r>
      <w:proofErr w:type="spellStart"/>
      <w:r w:rsidRPr="00076D5D">
        <w:rPr>
          <w:i/>
          <w:iCs/>
          <w:lang w:eastAsia="en-US"/>
        </w:rPr>
        <w:t>Xn</w:t>
      </w:r>
      <w:proofErr w:type="spellEnd"/>
      <w:r w:rsidRPr="00076D5D">
        <w:rPr>
          <w:i/>
          <w:iCs/>
          <w:lang w:eastAsia="en-US"/>
        </w:rPr>
        <w:t xml:space="preserve"> handover stage 3 level details and thus we think it is appropriate to add that EN.</w:t>
      </w:r>
      <w:r w:rsidRPr="00076D5D">
        <w:rPr>
          <w:i/>
          <w:iCs/>
          <w:lang w:eastAsia="en-US"/>
        </w:rPr>
        <w:cr/>
        <w:t>R07 is uploaded in DRAFTS folder.</w:t>
      </w:r>
      <w:r w:rsidRPr="00076D5D">
        <w:rPr>
          <w:i/>
          <w:iCs/>
          <w:lang w:eastAsia="en-US"/>
        </w:rPr>
        <w:cr/>
        <w:t>Thomas(Nokia) accepts r05, objects against other revisions</w:t>
      </w:r>
      <w:r w:rsidRPr="00076D5D">
        <w:rPr>
          <w:i/>
          <w:iCs/>
          <w:lang w:eastAsia="en-US"/>
        </w:rPr>
        <w:cr/>
        <w:t>Fenqin (Huawei) provide a comment and propose to bring it to CC#4</w:t>
      </w:r>
      <w:r w:rsidRPr="00076D5D">
        <w:rPr>
          <w:i/>
          <w:iCs/>
          <w:lang w:eastAsia="en-US"/>
        </w:rPr>
        <w:cr/>
        <w:t>Thomas(Nokia) replies to Fenqin</w:t>
      </w:r>
      <w:r w:rsidRPr="00076D5D">
        <w:rPr>
          <w:i/>
          <w:iCs/>
          <w:lang w:eastAsia="en-US"/>
        </w:rPr>
        <w:cr/>
        <w:t>Fenqin (Huawei) suggest to check with r07.</w:t>
      </w:r>
      <w:r w:rsidRPr="00076D5D">
        <w:rPr>
          <w:i/>
          <w:iCs/>
          <w:lang w:eastAsia="en-US"/>
        </w:rPr>
        <w:cr/>
        <w:t>Thomas(Nokia) replies to Fenqin and suggests to postpone this document</w:t>
      </w:r>
      <w:r w:rsidRPr="00076D5D">
        <w:rPr>
          <w:i/>
          <w:iCs/>
          <w:lang w:eastAsia="en-US"/>
        </w:rPr>
        <w:cr/>
        <w:t>==== 8.X, 9.X Final Deadline ====</w:t>
      </w:r>
      <w:r w:rsidRPr="00076D5D">
        <w:rPr>
          <w:i/>
          <w:iCs/>
          <w:lang w:eastAsia="en-US"/>
        </w:rPr>
        <w:cr/>
      </w:r>
      <w:proofErr w:type="spellStart"/>
      <w:r w:rsidRPr="00076D5D">
        <w:rPr>
          <w:i/>
          <w:iCs/>
          <w:lang w:eastAsia="en-US"/>
        </w:rPr>
        <w:t>Youngkyo</w:t>
      </w:r>
      <w:proofErr w:type="spellEnd"/>
      <w:r w:rsidRPr="00076D5D">
        <w:rPr>
          <w:i/>
          <w:iCs/>
          <w:lang w:eastAsia="en-US"/>
        </w:rPr>
        <w:t>(Samsung) prefers not to postpone the whole paper.</w:t>
      </w:r>
    </w:p>
    <w:p w14:paraId="214B7637" w14:textId="7427F2CA" w:rsidR="00CE7165" w:rsidRPr="00076D5D" w:rsidRDefault="00CE7165" w:rsidP="00076D5D">
      <w:pPr>
        <w:pStyle w:val="FP"/>
        <w:rPr>
          <w:i/>
          <w:iCs/>
          <w:lang w:eastAsia="en-US"/>
        </w:rPr>
      </w:pPr>
      <w:r w:rsidRPr="00076D5D">
        <w:rPr>
          <w:i/>
          <w:iCs/>
          <w:lang w:eastAsia="en-US"/>
        </w:rPr>
        <w:t>Thomas(Nokia) could agree r05 with editor´s notes</w:t>
      </w:r>
    </w:p>
    <w:p w14:paraId="40B1C6A0" w14:textId="77777777" w:rsidR="00CE7165" w:rsidRPr="00076D5D" w:rsidRDefault="00CE7165" w:rsidP="00076D5D">
      <w:pPr>
        <w:pStyle w:val="FP"/>
        <w:rPr>
          <w:i/>
          <w:iCs/>
          <w:lang w:eastAsia="en-US"/>
        </w:rPr>
      </w:pPr>
      <w:r w:rsidRPr="00076D5D">
        <w:rPr>
          <w:i/>
          <w:iCs/>
          <w:lang w:eastAsia="en-US"/>
        </w:rPr>
        <w:t>Fenqin (Huawei) propose to bring this to CC#4</w:t>
      </w:r>
    </w:p>
    <w:p w14:paraId="3B9A326F" w14:textId="77777777" w:rsidR="00076D5D" w:rsidRPr="00076D5D" w:rsidRDefault="00076D5D" w:rsidP="00076D5D">
      <w:pPr>
        <w:pStyle w:val="FP"/>
        <w:rPr>
          <w:i/>
          <w:iCs/>
          <w:lang w:eastAsia="en-US"/>
        </w:rPr>
      </w:pPr>
    </w:p>
    <w:p w14:paraId="7F1DBBAB" w14:textId="77777777" w:rsidR="00CE7165" w:rsidRPr="00076D5D" w:rsidRDefault="00CE7165" w:rsidP="00CE7165">
      <w:pPr>
        <w:rPr>
          <w:b/>
          <w:bCs/>
          <w:lang w:eastAsia="en-US"/>
        </w:rPr>
      </w:pPr>
      <w:r w:rsidRPr="00076D5D">
        <w:rPr>
          <w:b/>
          <w:bCs/>
          <w:lang w:eastAsia="en-US"/>
        </w:rPr>
        <w:t>Discussion and conclusion:</w:t>
      </w:r>
    </w:p>
    <w:p w14:paraId="32B57D44" w14:textId="77777777" w:rsidR="00CE7165" w:rsidRPr="00CE7165" w:rsidRDefault="00CE7165" w:rsidP="00CE7165">
      <w:pPr>
        <w:rPr>
          <w:lang w:eastAsia="en-US"/>
        </w:rPr>
      </w:pPr>
      <w:r w:rsidRPr="00CE7165">
        <w:rPr>
          <w:color w:val="0000FF"/>
          <w:lang w:eastAsia="en-US"/>
        </w:rPr>
        <w:t>S2-2106122</w:t>
      </w:r>
      <w:r>
        <w:rPr>
          <w:color w:val="0000FF"/>
          <w:lang w:eastAsia="en-US"/>
        </w:rPr>
        <w:t>r05</w:t>
      </w:r>
      <w:r w:rsidRPr="00CE7165">
        <w:t xml:space="preserve">: </w:t>
      </w:r>
      <w:r>
        <w:t xml:space="preserve">The second change should be removed. </w:t>
      </w:r>
      <w:r w:rsidRPr="00CE7165">
        <w:rPr>
          <w:color w:val="0000FF"/>
          <w:lang w:eastAsia="en-US"/>
        </w:rPr>
        <w:t>S2-2106122</w:t>
      </w:r>
      <w:r>
        <w:rPr>
          <w:color w:val="0000FF"/>
          <w:lang w:eastAsia="en-US"/>
        </w:rPr>
        <w:t>r05</w:t>
      </w:r>
      <w:r>
        <w:t xml:space="preserve"> with change was </w:t>
      </w:r>
      <w:r w:rsidRPr="002A1625">
        <w:rPr>
          <w:color w:val="FF0000"/>
        </w:rPr>
        <w:t>agreed</w:t>
      </w:r>
      <w:r>
        <w:t xml:space="preserve">. This was revised in </w:t>
      </w:r>
      <w:r w:rsidRPr="002A1625">
        <w:rPr>
          <w:color w:val="0000FF"/>
        </w:rPr>
        <w:t>S2-2106666</w:t>
      </w:r>
      <w:r>
        <w:t xml:space="preserve">, which was </w:t>
      </w:r>
      <w:r w:rsidRPr="00C3284B">
        <w:rPr>
          <w:color w:val="FF0000"/>
          <w:lang w:eastAsia="en-US"/>
        </w:rPr>
        <w:t>approved</w:t>
      </w:r>
      <w:r>
        <w:t>.</w:t>
      </w:r>
    </w:p>
    <w:p w14:paraId="77937423" w14:textId="77777777" w:rsidR="00076D5D" w:rsidRDefault="00CE7165" w:rsidP="00076D5D">
      <w:pPr>
        <w:pBdr>
          <w:top w:val="single" w:sz="4" w:space="1" w:color="auto"/>
        </w:pBdr>
        <w:rPr>
          <w:lang w:eastAsia="en-US"/>
        </w:rPr>
      </w:pPr>
      <w:r w:rsidRPr="00CE7165">
        <w:rPr>
          <w:color w:val="0000FF"/>
          <w:lang w:eastAsia="en-US"/>
        </w:rPr>
        <w:t>S2-2106450</w:t>
      </w:r>
      <w:r>
        <w:rPr>
          <w:lang w:eastAsia="en-US"/>
        </w:rPr>
        <w:t xml:space="preserve"> (P-CR) Changing service area of multicast session. (Source: Nokia, Nokia Shanghai-Bell)</w:t>
      </w:r>
    </w:p>
    <w:p w14:paraId="6CC44158" w14:textId="6702DEBD" w:rsidR="00CE7165" w:rsidRPr="00076D5D" w:rsidRDefault="00CE716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Judy (Ericsson) ask a Q</w:t>
      </w:r>
      <w:r w:rsidRPr="00076D5D">
        <w:rPr>
          <w:i/>
          <w:iCs/>
          <w:lang w:eastAsia="en-US"/>
        </w:rPr>
        <w:cr/>
      </w:r>
      <w:proofErr w:type="spellStart"/>
      <w:r w:rsidRPr="00076D5D">
        <w:rPr>
          <w:i/>
          <w:iCs/>
          <w:lang w:eastAsia="en-US"/>
        </w:rPr>
        <w:t>LiMeng</w:t>
      </w:r>
      <w:proofErr w:type="spellEnd"/>
      <w:r w:rsidRPr="00076D5D">
        <w:rPr>
          <w:i/>
          <w:iCs/>
          <w:lang w:eastAsia="en-US"/>
        </w:rPr>
        <w:t xml:space="preserve"> (Huawei) considers to use a separate clause.</w:t>
      </w:r>
      <w:r w:rsidRPr="00076D5D">
        <w:rPr>
          <w:i/>
          <w:iCs/>
          <w:lang w:eastAsia="en-US"/>
        </w:rPr>
        <w:cr/>
      </w:r>
      <w:proofErr w:type="spellStart"/>
      <w:r w:rsidRPr="00076D5D">
        <w:rPr>
          <w:i/>
          <w:iCs/>
          <w:lang w:eastAsia="en-US"/>
        </w:rPr>
        <w:t>LiMeng</w:t>
      </w:r>
      <w:proofErr w:type="spellEnd"/>
      <w:r w:rsidRPr="00076D5D">
        <w:rPr>
          <w:i/>
          <w:iCs/>
          <w:lang w:eastAsia="en-US"/>
        </w:rPr>
        <w:t xml:space="preserve"> (Huawei) provides r01.</w:t>
      </w:r>
      <w:r w:rsidRPr="00076D5D">
        <w:rPr>
          <w:i/>
          <w:iCs/>
          <w:lang w:eastAsia="en-US"/>
        </w:rPr>
        <w:cr/>
        <w:t>Judy (Ericsson) comments</w:t>
      </w:r>
      <w:r w:rsidRPr="00076D5D">
        <w:rPr>
          <w:i/>
          <w:iCs/>
          <w:lang w:eastAsia="en-US"/>
        </w:rPr>
        <w:cr/>
      </w:r>
      <w:proofErr w:type="spellStart"/>
      <w:r w:rsidRPr="00076D5D">
        <w:rPr>
          <w:i/>
          <w:iCs/>
          <w:lang w:eastAsia="en-US"/>
        </w:rPr>
        <w:t>LiMeng</w:t>
      </w:r>
      <w:proofErr w:type="spellEnd"/>
      <w:r w:rsidRPr="00076D5D">
        <w:rPr>
          <w:i/>
          <w:iCs/>
          <w:lang w:eastAsia="en-US"/>
        </w:rPr>
        <w:t xml:space="preserve"> (Huawei) provides r02</w:t>
      </w:r>
      <w:r w:rsidRPr="00076D5D">
        <w:rPr>
          <w:i/>
          <w:iCs/>
          <w:lang w:eastAsia="en-US"/>
        </w:rPr>
        <w:cr/>
        <w:t>Thomas(Nokia) accepts r02</w:t>
      </w:r>
      <w:r w:rsidRPr="00076D5D">
        <w:rPr>
          <w:i/>
          <w:iCs/>
          <w:lang w:eastAsia="en-US"/>
        </w:rPr>
        <w:cr/>
        <w:t>==== 8.X, 9.X Revisions Deadline ====</w:t>
      </w:r>
      <w:r w:rsidRPr="00076D5D">
        <w:rPr>
          <w:i/>
          <w:iCs/>
          <w:lang w:eastAsia="en-US"/>
        </w:rPr>
        <w:cr/>
        <w:t>Judy (Ericsson) comments that having QoS update clause separated from MBS service area update does not show the synergy when both QoS and Area are updated, therefore propose to postpone.</w:t>
      </w:r>
      <w:r w:rsidRPr="00076D5D">
        <w:rPr>
          <w:i/>
          <w:iCs/>
          <w:lang w:eastAsia="en-US"/>
        </w:rPr>
        <w:cr/>
        <w:t>Thomas(Nokia) replies to Judy,</w:t>
      </w:r>
      <w:r w:rsidRPr="00076D5D">
        <w:rPr>
          <w:i/>
          <w:iCs/>
          <w:lang w:eastAsia="en-US"/>
        </w:rPr>
        <w:cr/>
        <w:t>raises concern that Judy came with her comment very shortly before revision deadline.</w:t>
      </w:r>
      <w:r w:rsidRPr="00076D5D">
        <w:rPr>
          <w:i/>
          <w:iCs/>
          <w:lang w:eastAsia="en-US"/>
        </w:rPr>
        <w:cr/>
        <w:t>Suggest a way forward for the CC.</w:t>
      </w:r>
      <w:r w:rsidRPr="00076D5D">
        <w:rPr>
          <w:i/>
          <w:iCs/>
          <w:lang w:eastAsia="en-US"/>
        </w:rPr>
        <w:cr/>
        <w:t>Judy (Ericsson) responds to Thomas(Nokia) and propose to postpone to next meeting when a more stable baseline is available.</w:t>
      </w:r>
    </w:p>
    <w:p w14:paraId="13FC04E9" w14:textId="167677D5" w:rsidR="00CE7165" w:rsidRPr="00076D5D" w:rsidRDefault="00CE7165" w:rsidP="00076D5D">
      <w:pPr>
        <w:pStyle w:val="FP"/>
        <w:rPr>
          <w:i/>
          <w:iCs/>
          <w:lang w:eastAsia="en-US"/>
        </w:rPr>
      </w:pPr>
      <w:r w:rsidRPr="00076D5D">
        <w:rPr>
          <w:i/>
          <w:iCs/>
          <w:lang w:eastAsia="en-US"/>
        </w:rPr>
        <w:t>Thomas(Nokia) replies to Judy.</w:t>
      </w:r>
    </w:p>
    <w:p w14:paraId="6EDB6C21" w14:textId="77777777" w:rsidR="00CE7165" w:rsidRPr="00076D5D" w:rsidRDefault="00CE7165" w:rsidP="00076D5D">
      <w:pPr>
        <w:pStyle w:val="FP"/>
        <w:rPr>
          <w:i/>
          <w:iCs/>
          <w:lang w:eastAsia="en-US"/>
        </w:rPr>
      </w:pPr>
      <w:proofErr w:type="spellStart"/>
      <w:r w:rsidRPr="00076D5D">
        <w:rPr>
          <w:i/>
          <w:iCs/>
          <w:lang w:eastAsia="en-US"/>
        </w:rPr>
        <w:t>LiMeng</w:t>
      </w:r>
      <w:proofErr w:type="spellEnd"/>
      <w:r w:rsidRPr="00076D5D">
        <w:rPr>
          <w:i/>
          <w:iCs/>
          <w:lang w:eastAsia="en-US"/>
        </w:rPr>
        <w:t xml:space="preserve"> (Huawei) suggests to discuss it in CC#4, based on r02 and add a NOTE.</w:t>
      </w:r>
    </w:p>
    <w:p w14:paraId="72D03348" w14:textId="77777777" w:rsidR="00CE7165" w:rsidRPr="00076D5D" w:rsidRDefault="00CE7165" w:rsidP="00076D5D">
      <w:pPr>
        <w:pStyle w:val="FP"/>
        <w:rPr>
          <w:i/>
          <w:iCs/>
          <w:lang w:eastAsia="en-US"/>
        </w:rPr>
      </w:pPr>
      <w:r w:rsidRPr="00076D5D">
        <w:rPr>
          <w:i/>
          <w:iCs/>
          <w:lang w:eastAsia="en-US"/>
        </w:rPr>
        <w:t>==== 8.X, 9.X Final Deadline ====</w:t>
      </w:r>
    </w:p>
    <w:p w14:paraId="59DFD788" w14:textId="205C5360" w:rsidR="00076D5D" w:rsidRPr="00076D5D" w:rsidRDefault="00076D5D" w:rsidP="00076D5D">
      <w:pPr>
        <w:pStyle w:val="FP"/>
        <w:rPr>
          <w:i/>
          <w:iCs/>
          <w:lang w:eastAsia="en-US"/>
        </w:rPr>
      </w:pPr>
    </w:p>
    <w:p w14:paraId="384C56C1" w14:textId="77777777" w:rsidR="00CE7165" w:rsidRDefault="00CE7165" w:rsidP="00CE7165">
      <w:pPr>
        <w:rPr>
          <w:lang w:eastAsia="en-US"/>
        </w:rPr>
      </w:pPr>
      <w:r>
        <w:rPr>
          <w:lang w:eastAsia="en-US"/>
        </w:rPr>
        <w:t>Discussion and conclusion:</w:t>
      </w:r>
    </w:p>
    <w:p w14:paraId="63A8FEDB" w14:textId="5DD27681" w:rsidR="00CE7165" w:rsidRDefault="00CE7165" w:rsidP="00CE7165">
      <w:r w:rsidRPr="00CE7165">
        <w:rPr>
          <w:color w:val="0000FF"/>
          <w:lang w:eastAsia="en-US"/>
        </w:rPr>
        <w:t>S2-2106450</w:t>
      </w:r>
      <w:r>
        <w:rPr>
          <w:color w:val="0000FF"/>
          <w:lang w:eastAsia="en-US"/>
        </w:rPr>
        <w:t>r02</w:t>
      </w:r>
      <w:r>
        <w:t xml:space="preserve">: </w:t>
      </w:r>
      <w:r>
        <w:rPr>
          <w:lang w:eastAsia="en-US"/>
        </w:rPr>
        <w:t xml:space="preserve">It was proposed to add an editor's note. </w:t>
      </w:r>
      <w:r w:rsidRPr="00CE7165">
        <w:rPr>
          <w:color w:val="0000FF"/>
          <w:lang w:eastAsia="en-US"/>
        </w:rPr>
        <w:t>S2-2106450</w:t>
      </w:r>
      <w:r>
        <w:rPr>
          <w:color w:val="0000FF"/>
          <w:lang w:eastAsia="en-US"/>
        </w:rPr>
        <w:t>r02</w:t>
      </w:r>
      <w:r>
        <w:t xml:space="preserve"> with changes was </w:t>
      </w:r>
      <w:r w:rsidRPr="002A1625">
        <w:rPr>
          <w:color w:val="FF0000"/>
        </w:rPr>
        <w:t>agreed</w:t>
      </w:r>
      <w:r>
        <w:t xml:space="preserve">. </w:t>
      </w:r>
      <w:r w:rsidR="00076D5D">
        <w:t xml:space="preserve">This was revised in </w:t>
      </w:r>
      <w:r w:rsidR="00076D5D" w:rsidRPr="00076D5D">
        <w:rPr>
          <w:color w:val="0000FF"/>
        </w:rPr>
        <w:t>S2-210</w:t>
      </w:r>
      <w:r w:rsidRPr="00076D5D">
        <w:rPr>
          <w:color w:val="0000FF"/>
          <w:lang w:eastAsia="en-US"/>
        </w:rPr>
        <w:t>6667</w:t>
      </w:r>
      <w:r w:rsidR="00076D5D">
        <w:t>, which was</w:t>
      </w:r>
      <w:r w:rsidR="00076D5D">
        <w:rPr>
          <w:lang w:eastAsia="en-US"/>
        </w:rPr>
        <w:t xml:space="preserve"> </w:t>
      </w:r>
      <w:r w:rsidRPr="00CE7165">
        <w:rPr>
          <w:color w:val="FF0000"/>
          <w:lang w:eastAsia="en-US"/>
        </w:rPr>
        <w:t>approved</w:t>
      </w:r>
      <w:r w:rsidR="00076D5D">
        <w:t>.</w:t>
      </w:r>
    </w:p>
    <w:p w14:paraId="10F750FC" w14:textId="77777777" w:rsidR="00076D5D" w:rsidRPr="00076D5D" w:rsidRDefault="00076D5D" w:rsidP="00CE7165"/>
    <w:p w14:paraId="6546021B" w14:textId="77777777" w:rsidR="00076D5D" w:rsidRDefault="00CE7165" w:rsidP="00076D5D">
      <w:pPr>
        <w:pBdr>
          <w:top w:val="single" w:sz="4" w:space="1" w:color="auto"/>
        </w:pBdr>
        <w:rPr>
          <w:lang w:eastAsia="en-US"/>
        </w:rPr>
      </w:pPr>
      <w:r w:rsidRPr="00CE7165">
        <w:rPr>
          <w:color w:val="0000FF"/>
          <w:lang w:eastAsia="en-US"/>
        </w:rPr>
        <w:t>S2-2105699</w:t>
      </w:r>
      <w:r>
        <w:rPr>
          <w:lang w:eastAsia="en-US"/>
        </w:rPr>
        <w:t xml:space="preserve"> (CR) 23.502 CR2957: Update on Supporting UP Integrity Protection Policy Handling for Interworking from 5GS to EPS (Source: Huawei, </w:t>
      </w:r>
      <w:proofErr w:type="spellStart"/>
      <w:r>
        <w:rPr>
          <w:lang w:eastAsia="en-US"/>
        </w:rPr>
        <w:t>HiSilicon</w:t>
      </w:r>
      <w:proofErr w:type="spellEnd"/>
      <w:r>
        <w:rPr>
          <w:lang w:eastAsia="en-US"/>
        </w:rPr>
        <w:t>)</w:t>
      </w:r>
    </w:p>
    <w:p w14:paraId="593AC199" w14:textId="4655169E" w:rsidR="00CE7165" w:rsidRPr="00076D5D" w:rsidRDefault="00CE716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Chris (Vodafone) provides the merge of S2-2105394 into S2-2105699</w:t>
      </w:r>
      <w:r w:rsidRPr="00076D5D">
        <w:rPr>
          <w:i/>
          <w:iCs/>
          <w:lang w:eastAsia="en-US"/>
        </w:rPr>
        <w:cr/>
        <w:t>Haiyang(Huawei) is OK with r01 provided by Chris (Vodafone)</w:t>
      </w:r>
      <w:r w:rsidRPr="00076D5D">
        <w:rPr>
          <w:i/>
          <w:iCs/>
          <w:lang w:eastAsia="en-US"/>
        </w:rPr>
        <w:cr/>
        <w:t>Stefan (Ericsson) provides r02</w:t>
      </w:r>
      <w:r w:rsidRPr="00076D5D">
        <w:rPr>
          <w:i/>
          <w:iCs/>
          <w:lang w:eastAsia="en-US"/>
        </w:rPr>
        <w:cr/>
        <w:t>Chris (Vodafone) does not (yet) object to r02 but requests Ericsson to provide an aligned update to the 23.501 CR.</w:t>
      </w:r>
      <w:r w:rsidRPr="00076D5D">
        <w:rPr>
          <w:i/>
          <w:iCs/>
          <w:lang w:eastAsia="en-US"/>
        </w:rPr>
        <w:cr/>
        <w:t>Laurent (Nokia): provides r09</w:t>
      </w:r>
      <w:r w:rsidRPr="00076D5D">
        <w:rPr>
          <w:i/>
          <w:iCs/>
          <w:lang w:eastAsia="en-US"/>
        </w:rPr>
        <w:cr/>
        <w:t>Laurent (Nokia): correction provides r03 (not r09 as indicated by mistake)</w:t>
      </w:r>
      <w:r w:rsidRPr="00076D5D">
        <w:rPr>
          <w:i/>
          <w:iCs/>
          <w:lang w:eastAsia="en-US"/>
        </w:rPr>
        <w:cr/>
        <w:t>Chris (Vodafone) provides r04</w:t>
      </w:r>
      <w:r w:rsidRPr="00076D5D">
        <w:rPr>
          <w:i/>
          <w:iCs/>
          <w:lang w:eastAsia="en-US"/>
        </w:rPr>
        <w:cr/>
        <w:t>Stefan (Ericsson) provides question on r04</w:t>
      </w:r>
      <w:r w:rsidRPr="00076D5D">
        <w:rPr>
          <w:i/>
          <w:iCs/>
          <w:lang w:eastAsia="en-US"/>
        </w:rPr>
        <w:cr/>
        <w:t xml:space="preserve">Laurent (Nokia): provides r05( </w:t>
      </w:r>
      <w:proofErr w:type="spellStart"/>
      <w:r w:rsidRPr="00076D5D">
        <w:rPr>
          <w:i/>
          <w:iCs/>
          <w:lang w:eastAsia="en-US"/>
        </w:rPr>
        <w:t>plaese</w:t>
      </w:r>
      <w:proofErr w:type="spellEnd"/>
      <w:r w:rsidRPr="00076D5D">
        <w:rPr>
          <w:i/>
          <w:iCs/>
          <w:lang w:eastAsia="en-US"/>
        </w:rPr>
        <w:t xml:space="preserve"> forget it ) and r06</w:t>
      </w:r>
      <w:r w:rsidRPr="00076D5D">
        <w:rPr>
          <w:i/>
          <w:iCs/>
          <w:lang w:eastAsia="en-US"/>
        </w:rPr>
        <w:cr/>
        <w:t>Stefan (Ericsson) comments on r06</w:t>
      </w:r>
      <w:r w:rsidRPr="00076D5D">
        <w:rPr>
          <w:i/>
          <w:iCs/>
          <w:lang w:eastAsia="en-US"/>
        </w:rPr>
        <w:cr/>
        <w:t>Stefan (Ericsson) provides r07</w:t>
      </w:r>
      <w:r w:rsidRPr="00076D5D">
        <w:rPr>
          <w:i/>
          <w:iCs/>
          <w:lang w:eastAsia="en-US"/>
        </w:rPr>
        <w:cr/>
        <w:t>==== 8.X, 9.X Revisions Deadline ====</w:t>
      </w:r>
      <w:r w:rsidRPr="00076D5D">
        <w:rPr>
          <w:i/>
          <w:iCs/>
          <w:lang w:eastAsia="en-US"/>
        </w:rPr>
        <w:cr/>
        <w:t>Chris (Vodafone) points out an error with r07 but can accept r07.</w:t>
      </w:r>
      <w:r w:rsidRPr="00076D5D">
        <w:rPr>
          <w:i/>
          <w:iCs/>
          <w:lang w:eastAsia="en-US"/>
        </w:rPr>
        <w:cr/>
        <w:t>Haiyang (Huawei) thinks r08 is better but can accept r07.</w:t>
      </w:r>
      <w:r w:rsidRPr="00076D5D">
        <w:rPr>
          <w:i/>
          <w:iCs/>
          <w:lang w:eastAsia="en-US"/>
        </w:rPr>
        <w:cr/>
        <w:t>Haris (Qualcomm) also thinks r08 is better than r07</w:t>
      </w:r>
      <w:r w:rsidRPr="00076D5D">
        <w:rPr>
          <w:i/>
          <w:iCs/>
          <w:lang w:eastAsia="en-US"/>
        </w:rPr>
        <w:cr/>
        <w:t>Chris (Vodafone) provides an r09 in drafts folder. Turquoise and green show changes compared to r07.</w:t>
      </w:r>
    </w:p>
    <w:p w14:paraId="0E71EBC2" w14:textId="2AC09639" w:rsidR="00CE7165" w:rsidRPr="00076D5D" w:rsidRDefault="00CE7165" w:rsidP="00076D5D">
      <w:pPr>
        <w:pStyle w:val="FP"/>
        <w:rPr>
          <w:i/>
          <w:iCs/>
          <w:lang w:eastAsia="en-US"/>
        </w:rPr>
      </w:pPr>
      <w:r w:rsidRPr="00076D5D">
        <w:rPr>
          <w:i/>
          <w:iCs/>
          <w:lang w:eastAsia="en-US"/>
        </w:rPr>
        <w:t>R07 remains OK, but it would be good to improve to r09 in CC#4</w:t>
      </w:r>
    </w:p>
    <w:p w14:paraId="49CBAAE3" w14:textId="77777777" w:rsidR="00CE7165" w:rsidRPr="00076D5D" w:rsidRDefault="00CE7165" w:rsidP="00076D5D">
      <w:pPr>
        <w:pStyle w:val="FP"/>
        <w:rPr>
          <w:i/>
          <w:iCs/>
          <w:lang w:eastAsia="en-US"/>
        </w:rPr>
      </w:pPr>
      <w:r w:rsidRPr="00076D5D">
        <w:rPr>
          <w:i/>
          <w:iCs/>
          <w:lang w:eastAsia="en-US"/>
        </w:rPr>
        <w:t>==== 8.X, 9.X Final Deadline ====</w:t>
      </w:r>
    </w:p>
    <w:p w14:paraId="394FE28C" w14:textId="77777777" w:rsidR="00076D5D" w:rsidRPr="00076D5D" w:rsidRDefault="00076D5D" w:rsidP="00076D5D">
      <w:pPr>
        <w:pStyle w:val="FP"/>
        <w:rPr>
          <w:i/>
          <w:iCs/>
          <w:lang w:eastAsia="en-US"/>
        </w:rPr>
      </w:pPr>
    </w:p>
    <w:p w14:paraId="2567A194" w14:textId="77777777" w:rsidR="00CE7165" w:rsidRPr="00CE7165" w:rsidRDefault="00CE7165" w:rsidP="00CE7165">
      <w:pPr>
        <w:rPr>
          <w:b/>
          <w:bCs/>
          <w:lang w:eastAsia="en-US"/>
        </w:rPr>
      </w:pPr>
      <w:r w:rsidRPr="00CE7165">
        <w:rPr>
          <w:b/>
          <w:bCs/>
          <w:lang w:eastAsia="en-US"/>
        </w:rPr>
        <w:t>Discussion and conclusion:</w:t>
      </w:r>
    </w:p>
    <w:p w14:paraId="13AE7FD0" w14:textId="0D127D90" w:rsidR="00CE7165" w:rsidRDefault="00CE7165" w:rsidP="00CE7165">
      <w:r w:rsidRPr="00CE7165">
        <w:rPr>
          <w:color w:val="0000FF"/>
          <w:lang w:eastAsia="en-US"/>
        </w:rPr>
        <w:t>S2-2105699</w:t>
      </w:r>
      <w:r>
        <w:rPr>
          <w:color w:val="0000FF"/>
          <w:lang w:eastAsia="en-US"/>
        </w:rPr>
        <w:t>r07:</w:t>
      </w:r>
      <w:r>
        <w:t xml:space="preserve"> Vodafone suggested making changes as provided in draft r09. </w:t>
      </w:r>
      <w:r w:rsidRPr="00CE7165">
        <w:rPr>
          <w:color w:val="0000FF"/>
          <w:lang w:eastAsia="en-US"/>
        </w:rPr>
        <w:t>S2-210</w:t>
      </w:r>
      <w:r>
        <w:rPr>
          <w:color w:val="0000FF"/>
          <w:lang w:eastAsia="en-US"/>
        </w:rPr>
        <w:t>5699r07</w:t>
      </w:r>
      <w:r>
        <w:t xml:space="preserve"> with changes was </w:t>
      </w:r>
      <w:r w:rsidRPr="002A1625">
        <w:rPr>
          <w:color w:val="FF0000"/>
        </w:rPr>
        <w:t>agreed</w:t>
      </w:r>
      <w:r>
        <w:t xml:space="preserve">. </w:t>
      </w:r>
      <w:r w:rsidR="002A1625">
        <w:t xml:space="preserve">This was revised in </w:t>
      </w:r>
      <w:r w:rsidR="002A1625" w:rsidRPr="00076D5D">
        <w:rPr>
          <w:color w:val="0000FF"/>
        </w:rPr>
        <w:t>S2-210</w:t>
      </w:r>
      <w:r w:rsidR="002A1625" w:rsidRPr="00076D5D">
        <w:rPr>
          <w:color w:val="0000FF"/>
          <w:lang w:eastAsia="en-US"/>
        </w:rPr>
        <w:t>666</w:t>
      </w:r>
      <w:r w:rsidR="002A1625">
        <w:rPr>
          <w:color w:val="0000FF"/>
          <w:lang w:eastAsia="en-US"/>
        </w:rPr>
        <w:t>8</w:t>
      </w:r>
      <w:r w:rsidR="002A1625">
        <w:t>, which was</w:t>
      </w:r>
      <w:r w:rsidR="002A1625">
        <w:rPr>
          <w:lang w:eastAsia="en-US"/>
        </w:rPr>
        <w:t xml:space="preserve"> </w:t>
      </w:r>
      <w:r w:rsidR="002A1625" w:rsidRPr="00CE7165">
        <w:rPr>
          <w:color w:val="FF0000"/>
          <w:lang w:eastAsia="en-US"/>
        </w:rPr>
        <w:t>approved</w:t>
      </w:r>
      <w:r w:rsidR="002A1625">
        <w:t>.</w:t>
      </w:r>
    </w:p>
    <w:p w14:paraId="227F1DA8" w14:textId="77777777" w:rsidR="00CE7165" w:rsidRPr="00CE7165" w:rsidRDefault="00CE7165" w:rsidP="00CE7165">
      <w:pPr>
        <w:rPr>
          <w:lang w:eastAsia="en-US"/>
        </w:rPr>
      </w:pPr>
    </w:p>
    <w:p w14:paraId="286A0842" w14:textId="77777777" w:rsidR="00076D5D" w:rsidRDefault="00CE7165" w:rsidP="00076D5D">
      <w:pPr>
        <w:pBdr>
          <w:top w:val="single" w:sz="4" w:space="1" w:color="auto"/>
        </w:pBdr>
        <w:rPr>
          <w:lang w:eastAsia="en-US"/>
        </w:rPr>
      </w:pPr>
      <w:r w:rsidRPr="00CE7165">
        <w:rPr>
          <w:color w:val="0000FF"/>
          <w:lang w:eastAsia="en-US"/>
        </w:rPr>
        <w:t>S2-2105797</w:t>
      </w:r>
      <w:r>
        <w:rPr>
          <w:lang w:eastAsia="en-US"/>
        </w:rPr>
        <w:t xml:space="preserve"> (CR) 23.501 CR2919R1: IMSI based SUPI support when access an SNPN using credentials owned by CH (Source: Ericsson)</w:t>
      </w:r>
    </w:p>
    <w:p w14:paraId="06D1EF6F" w14:textId="01A1798C" w:rsidR="00CE7165" w:rsidRPr="00076D5D" w:rsidRDefault="00CE716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Xiaowan(vivo) comments and suggest to discuss under S2-2105830 &lt;file:///C:\Users\ecsphen\Documents\SA2\TSGS2_146E_Electronic_2021-08\Docs\S2-2105830.zip&gt; firstly</w:t>
      </w:r>
      <w:r w:rsidRPr="00076D5D">
        <w:rPr>
          <w:i/>
          <w:iCs/>
          <w:lang w:eastAsia="en-US"/>
        </w:rPr>
        <w:cr/>
        <w:t>Peter (Ericsson) provides comments and r01</w:t>
      </w:r>
      <w:r w:rsidRPr="00076D5D">
        <w:rPr>
          <w:i/>
          <w:iCs/>
          <w:lang w:eastAsia="en-US"/>
        </w:rPr>
        <w:cr/>
        <w:t>Devaki (Nokia) objects to this CR and its revisions. Assuming Routing ID to be centrally managed or coordinated is not backward compatible nor practical for deployments.</w:t>
      </w:r>
      <w:r w:rsidRPr="00076D5D">
        <w:rPr>
          <w:i/>
          <w:iCs/>
          <w:lang w:eastAsia="en-US"/>
        </w:rPr>
        <w:cr/>
        <w:t>Devaki (Nokia) comments.</w:t>
      </w:r>
      <w:r w:rsidRPr="00076D5D">
        <w:rPr>
          <w:i/>
          <w:iCs/>
          <w:lang w:eastAsia="en-US"/>
        </w:rPr>
        <w:cr/>
        <w:t>Peter Hedman (Ericsson) provides r02 and comments</w:t>
      </w:r>
      <w:r w:rsidRPr="00076D5D">
        <w:rPr>
          <w:i/>
          <w:iCs/>
          <w:lang w:eastAsia="en-US"/>
        </w:rPr>
        <w:cr/>
        <w:t>Josep (DT) objects to r00, r01. Asks to ignore erroneous r02</w:t>
      </w:r>
      <w:r w:rsidRPr="00076D5D">
        <w:rPr>
          <w:i/>
          <w:iCs/>
          <w:lang w:eastAsia="en-US"/>
        </w:rPr>
        <w:cr/>
      </w:r>
      <w:proofErr w:type="spellStart"/>
      <w:r w:rsidRPr="00076D5D">
        <w:rPr>
          <w:i/>
          <w:iCs/>
          <w:lang w:eastAsia="en-US"/>
        </w:rPr>
        <w:t>Qianghua</w:t>
      </w:r>
      <w:proofErr w:type="spellEnd"/>
      <w:r w:rsidRPr="00076D5D">
        <w:rPr>
          <w:i/>
          <w:iCs/>
          <w:lang w:eastAsia="en-US"/>
        </w:rPr>
        <w:t xml:space="preserve"> (Huawei) asks questions</w:t>
      </w:r>
      <w:r w:rsidRPr="00076D5D">
        <w:rPr>
          <w:i/>
          <w:iCs/>
          <w:lang w:eastAsia="en-US"/>
        </w:rPr>
        <w:cr/>
        <w:t>Peter Hedman (Ericsson) provides r03 and comments</w:t>
      </w:r>
      <w:r w:rsidRPr="00076D5D">
        <w:rPr>
          <w:i/>
          <w:iCs/>
          <w:lang w:eastAsia="en-US"/>
        </w:rPr>
        <w:cr/>
        <w:t>Devaki (Nokia) proposes to merge this paper with 5592 as the proposed addition does not work without the background assumption in the note.</w:t>
      </w:r>
      <w:r w:rsidRPr="00076D5D">
        <w:rPr>
          <w:i/>
          <w:iCs/>
          <w:lang w:eastAsia="en-US"/>
        </w:rPr>
        <w:cr/>
        <w:t>==== 8.X, 9.X Revisions Deadline ====</w:t>
      </w:r>
      <w:r w:rsidRPr="00076D5D">
        <w:rPr>
          <w:i/>
          <w:iCs/>
          <w:lang w:eastAsia="en-US"/>
        </w:rPr>
        <w:cr/>
        <w:t>Peter Hedman (Ericsson) comment that the CR was not merged into 5592 and question the technical correctness of Nokia comments.</w:t>
      </w:r>
    </w:p>
    <w:p w14:paraId="436E2C5F" w14:textId="7CB6AAFE" w:rsidR="00CE7165" w:rsidRPr="00076D5D" w:rsidRDefault="00CE7165" w:rsidP="00076D5D">
      <w:pPr>
        <w:pStyle w:val="FP"/>
        <w:rPr>
          <w:i/>
          <w:iCs/>
          <w:lang w:eastAsia="en-US"/>
        </w:rPr>
      </w:pPr>
      <w:r w:rsidRPr="00076D5D">
        <w:rPr>
          <w:i/>
          <w:iCs/>
          <w:lang w:eastAsia="en-US"/>
        </w:rPr>
        <w:t>==== 8.X, 9.X Final Deadline ====</w:t>
      </w:r>
    </w:p>
    <w:p w14:paraId="06CAC97D" w14:textId="77777777" w:rsidR="00076D5D" w:rsidRPr="00076D5D" w:rsidRDefault="00076D5D" w:rsidP="00076D5D">
      <w:pPr>
        <w:pStyle w:val="FP"/>
        <w:rPr>
          <w:i/>
          <w:iCs/>
          <w:lang w:eastAsia="en-US"/>
        </w:rPr>
      </w:pPr>
    </w:p>
    <w:p w14:paraId="06CBA093" w14:textId="77777777" w:rsidR="00CE7165" w:rsidRPr="00DA12F6" w:rsidRDefault="00CE7165" w:rsidP="00CE7165">
      <w:pPr>
        <w:keepNext/>
        <w:rPr>
          <w:rFonts w:cs="Arial"/>
          <w:b/>
        </w:rPr>
      </w:pPr>
      <w:r w:rsidRPr="00DA12F6">
        <w:rPr>
          <w:rFonts w:cs="Arial"/>
          <w:b/>
        </w:rPr>
        <w:t>Discussion and conclusion:</w:t>
      </w:r>
    </w:p>
    <w:p w14:paraId="74A90982" w14:textId="7AEA957B" w:rsidR="00CE7165" w:rsidRDefault="00CE7165" w:rsidP="00CE7165">
      <w:r>
        <w:rPr>
          <w:lang w:eastAsia="en-US"/>
        </w:rPr>
        <w:t xml:space="preserve">Ericsson commented that rather than merging this document, S2-2105797r03 with corrections to Routing Indicator usage in the selection procedure. Huawei suggested r03 can be agreed as it stands. </w:t>
      </w:r>
      <w:r w:rsidRPr="00CE7165">
        <w:rPr>
          <w:color w:val="0000FF"/>
          <w:lang w:eastAsia="en-US"/>
        </w:rPr>
        <w:t>S2-2105797r03</w:t>
      </w:r>
      <w:r>
        <w:rPr>
          <w:lang w:eastAsia="en-US"/>
        </w:rPr>
        <w:t xml:space="preserve"> was </w:t>
      </w:r>
      <w:r w:rsidRPr="002A1625">
        <w:rPr>
          <w:color w:val="FF0000"/>
          <w:lang w:eastAsia="en-US"/>
        </w:rPr>
        <w:t xml:space="preserve">agreed </w:t>
      </w:r>
      <w:r>
        <w:rPr>
          <w:lang w:eastAsia="en-US"/>
        </w:rPr>
        <w:t xml:space="preserve">and revised to </w:t>
      </w:r>
      <w:r w:rsidRPr="002A1625">
        <w:rPr>
          <w:color w:val="0000FF"/>
          <w:lang w:eastAsia="en-US"/>
        </w:rPr>
        <w:t>S2-2106669</w:t>
      </w:r>
      <w:r>
        <w:t xml:space="preserve">, which was </w:t>
      </w:r>
      <w:r w:rsidRPr="00C3284B">
        <w:rPr>
          <w:color w:val="FF0000"/>
          <w:lang w:eastAsia="en-US"/>
        </w:rPr>
        <w:t>approved</w:t>
      </w:r>
      <w:r>
        <w:t>.</w:t>
      </w:r>
    </w:p>
    <w:p w14:paraId="147589E5" w14:textId="77777777" w:rsidR="00076D5D" w:rsidRPr="00CE7165" w:rsidRDefault="00076D5D" w:rsidP="00CE7165"/>
    <w:p w14:paraId="526727D1" w14:textId="77777777" w:rsidR="00076D5D" w:rsidRDefault="00CE7165" w:rsidP="00076D5D">
      <w:pPr>
        <w:pBdr>
          <w:top w:val="single" w:sz="4" w:space="1" w:color="auto"/>
        </w:pBdr>
        <w:rPr>
          <w:lang w:eastAsia="en-US"/>
        </w:rPr>
      </w:pPr>
      <w:r w:rsidRPr="00CE7165">
        <w:rPr>
          <w:color w:val="0000FF"/>
          <w:lang w:eastAsia="en-US"/>
        </w:rPr>
        <w:t>S2-210579</w:t>
      </w:r>
      <w:r>
        <w:rPr>
          <w:color w:val="0000FF"/>
          <w:lang w:eastAsia="en-US"/>
        </w:rPr>
        <w:t>2</w:t>
      </w:r>
      <w:r>
        <w:rPr>
          <w:lang w:eastAsia="en-US"/>
        </w:rPr>
        <w:t xml:space="preserve"> (CR) 23.501 CR</w:t>
      </w:r>
      <w:r w:rsidR="00FE63B5">
        <w:rPr>
          <w:lang w:eastAsia="en-US"/>
        </w:rPr>
        <w:t>3085</w:t>
      </w:r>
      <w:r>
        <w:rPr>
          <w:lang w:eastAsia="en-US"/>
        </w:rPr>
        <w:t xml:space="preserve">: </w:t>
      </w:r>
      <w:r w:rsidR="00FE63B5">
        <w:rPr>
          <w:lang w:eastAsia="en-US"/>
        </w:rPr>
        <w:t>DCS providing PVS address to ONN</w:t>
      </w:r>
      <w:r>
        <w:rPr>
          <w:lang w:eastAsia="en-US"/>
        </w:rPr>
        <w:t xml:space="preserve"> (Source: Nokia, Nokia Shanghai Bell, Ericsson)</w:t>
      </w:r>
    </w:p>
    <w:p w14:paraId="2AD847A0" w14:textId="5A6F5903" w:rsidR="00CE7165" w:rsidRPr="00DA12F6" w:rsidRDefault="00CE7165" w:rsidP="00FE63B5">
      <w:pPr>
        <w:rPr>
          <w:rFonts w:cs="Arial"/>
          <w:b/>
        </w:rPr>
      </w:pPr>
      <w:r w:rsidRPr="00DA12F6">
        <w:rPr>
          <w:rFonts w:cs="Arial"/>
          <w:b/>
        </w:rPr>
        <w:t>Discussion and conclusion:</w:t>
      </w:r>
    </w:p>
    <w:p w14:paraId="138D13FC" w14:textId="7C37D38E" w:rsidR="00CE7165" w:rsidRDefault="00FE63B5" w:rsidP="00CE7165">
      <w:r>
        <w:rPr>
          <w:lang w:eastAsia="en-US"/>
        </w:rPr>
        <w:t xml:space="preserve">This was </w:t>
      </w:r>
      <w:r w:rsidRPr="00FE63B5">
        <w:rPr>
          <w:color w:val="FF0000"/>
          <w:lang w:eastAsia="en-US"/>
        </w:rPr>
        <w:t>approved</w:t>
      </w:r>
      <w:r>
        <w:t>.</w:t>
      </w:r>
    </w:p>
    <w:p w14:paraId="04BBE5BA" w14:textId="77777777" w:rsidR="00076D5D" w:rsidRPr="00FE63B5" w:rsidRDefault="00076D5D" w:rsidP="00CE7165"/>
    <w:p w14:paraId="16FFA973" w14:textId="77777777" w:rsidR="00076D5D" w:rsidRDefault="00CE7165" w:rsidP="00076D5D">
      <w:pPr>
        <w:pBdr>
          <w:top w:val="single" w:sz="4" w:space="1" w:color="auto"/>
        </w:pBdr>
        <w:rPr>
          <w:lang w:eastAsia="en-US"/>
        </w:rPr>
      </w:pPr>
      <w:r w:rsidRPr="00CE7165">
        <w:rPr>
          <w:color w:val="0000FF"/>
          <w:lang w:eastAsia="en-US"/>
        </w:rPr>
        <w:t>S2-2105793</w:t>
      </w:r>
      <w:r>
        <w:rPr>
          <w:lang w:eastAsia="en-US"/>
        </w:rPr>
        <w:t xml:space="preserve"> (CR) 23.502 CR2982: DCS providing PVS address to ONN (Source: Nokia, Nokia Shanghai Bell, Ericsson)</w:t>
      </w:r>
    </w:p>
    <w:p w14:paraId="3B114496" w14:textId="69146FAD" w:rsidR="00CE7165" w:rsidRPr="00076D5D" w:rsidRDefault="00CE7165" w:rsidP="00076D5D">
      <w:pPr>
        <w:pStyle w:val="FP"/>
        <w:rPr>
          <w:i/>
          <w:iCs/>
          <w:lang w:eastAsia="en-US"/>
        </w:rPr>
      </w:pPr>
      <w:r w:rsidRPr="00076D5D">
        <w:rPr>
          <w:b/>
          <w:bCs/>
          <w:i/>
          <w:iCs/>
          <w:lang w:eastAsia="en-US"/>
        </w:rPr>
        <w:t>e-mail comments:</w:t>
      </w:r>
      <w:r w:rsidRPr="00076D5D">
        <w:rPr>
          <w:b/>
          <w:bCs/>
          <w:i/>
          <w:iCs/>
          <w:lang w:eastAsia="en-US"/>
        </w:rPr>
        <w:cr/>
      </w:r>
      <w:proofErr w:type="spellStart"/>
      <w:r w:rsidRPr="00076D5D">
        <w:rPr>
          <w:i/>
          <w:iCs/>
          <w:lang w:eastAsia="en-US"/>
        </w:rPr>
        <w:t>Hualin</w:t>
      </w:r>
      <w:proofErr w:type="spellEnd"/>
      <w:r w:rsidRPr="00076D5D">
        <w:rPr>
          <w:i/>
          <w:iCs/>
          <w:lang w:eastAsia="en-US"/>
        </w:rPr>
        <w:t xml:space="preserve"> (Huawei) propose to note this paper, and take S2-2105822 as baseline.</w:t>
      </w:r>
      <w:r w:rsidRPr="00076D5D">
        <w:rPr>
          <w:i/>
          <w:iCs/>
          <w:lang w:eastAsia="en-US"/>
        </w:rPr>
        <w:cr/>
      </w:r>
      <w:r w:rsidRPr="00076D5D">
        <w:rPr>
          <w:i/>
          <w:iCs/>
          <w:lang w:eastAsia="en-US"/>
        </w:rPr>
        <w:lastRenderedPageBreak/>
        <w:t>Rainer (Nokia) provides r01.</w:t>
      </w:r>
      <w:r w:rsidRPr="00076D5D">
        <w:rPr>
          <w:i/>
          <w:iCs/>
          <w:lang w:eastAsia="en-US"/>
        </w:rPr>
        <w:cr/>
        <w:t>==== 8.X, 9.X Revisions Deadline ====</w:t>
      </w:r>
    </w:p>
    <w:p w14:paraId="20810E8D" w14:textId="500D23F4" w:rsidR="00CE7165" w:rsidRPr="00076D5D" w:rsidRDefault="00CE7165" w:rsidP="00076D5D">
      <w:pPr>
        <w:pStyle w:val="FP"/>
        <w:rPr>
          <w:i/>
          <w:iCs/>
          <w:lang w:eastAsia="en-US"/>
        </w:rPr>
      </w:pPr>
      <w:r w:rsidRPr="00076D5D">
        <w:rPr>
          <w:i/>
          <w:iCs/>
          <w:lang w:eastAsia="en-US"/>
        </w:rPr>
        <w:t>==== 8.X, 9.X Final Deadline ====</w:t>
      </w:r>
    </w:p>
    <w:p w14:paraId="232914E5" w14:textId="77777777" w:rsidR="00076D5D" w:rsidRPr="00076D5D" w:rsidRDefault="00076D5D" w:rsidP="00076D5D">
      <w:pPr>
        <w:pStyle w:val="FP"/>
        <w:rPr>
          <w:i/>
          <w:iCs/>
          <w:lang w:eastAsia="en-US"/>
        </w:rPr>
      </w:pPr>
    </w:p>
    <w:p w14:paraId="4CDBDDA6" w14:textId="77777777" w:rsidR="00CE7165" w:rsidRPr="00DA12F6" w:rsidRDefault="00CE7165" w:rsidP="00CE7165">
      <w:pPr>
        <w:keepNext/>
        <w:rPr>
          <w:rFonts w:cs="Arial"/>
          <w:b/>
        </w:rPr>
      </w:pPr>
      <w:r w:rsidRPr="00DA12F6">
        <w:rPr>
          <w:rFonts w:cs="Arial"/>
          <w:b/>
        </w:rPr>
        <w:t>Discussion and conclusion:</w:t>
      </w:r>
    </w:p>
    <w:p w14:paraId="12180BD2" w14:textId="3768BCDB" w:rsidR="00CE7165" w:rsidRDefault="00CE7165" w:rsidP="00CE7165">
      <w:r w:rsidRPr="00CE7165">
        <w:rPr>
          <w:color w:val="0000FF"/>
          <w:lang w:eastAsia="en-US"/>
        </w:rPr>
        <w:t>S2-2105793</w:t>
      </w:r>
      <w:r>
        <w:rPr>
          <w:color w:val="0000FF"/>
          <w:lang w:eastAsia="en-US"/>
        </w:rPr>
        <w:t>r01</w:t>
      </w:r>
      <w:r>
        <w:t xml:space="preserve">. </w:t>
      </w:r>
      <w:r>
        <w:rPr>
          <w:lang w:eastAsia="en-US"/>
        </w:rPr>
        <w:t xml:space="preserve">Huawei withdrew their objection to this. </w:t>
      </w:r>
      <w:r w:rsidRPr="00CE7165">
        <w:rPr>
          <w:color w:val="0000FF"/>
          <w:lang w:eastAsia="en-US"/>
        </w:rPr>
        <w:t>S2-2105793</w:t>
      </w:r>
      <w:r>
        <w:rPr>
          <w:color w:val="0000FF"/>
          <w:lang w:eastAsia="en-US"/>
        </w:rPr>
        <w:t>r01</w:t>
      </w:r>
      <w:r>
        <w:t xml:space="preserve"> was agreed. This was revised to </w:t>
      </w:r>
      <w:r w:rsidRPr="002A1625">
        <w:rPr>
          <w:color w:val="0000FF"/>
        </w:rPr>
        <w:t>S2-2106670</w:t>
      </w:r>
      <w:r>
        <w:t xml:space="preserve">, which was </w:t>
      </w:r>
      <w:r w:rsidRPr="00C3284B">
        <w:rPr>
          <w:color w:val="FF0000"/>
          <w:lang w:eastAsia="en-US"/>
        </w:rPr>
        <w:t>approved</w:t>
      </w:r>
      <w:r>
        <w:t>.</w:t>
      </w:r>
    </w:p>
    <w:p w14:paraId="4821DE72" w14:textId="77777777" w:rsidR="00076D5D" w:rsidRPr="00CE7165" w:rsidRDefault="00076D5D" w:rsidP="00CE7165"/>
    <w:p w14:paraId="7B1CED9E" w14:textId="77777777" w:rsidR="00FE63B5" w:rsidRDefault="00FE63B5" w:rsidP="00076D5D">
      <w:pPr>
        <w:pBdr>
          <w:top w:val="single" w:sz="4" w:space="1" w:color="auto"/>
        </w:pBdr>
        <w:rPr>
          <w:lang w:eastAsia="en-US"/>
        </w:rPr>
      </w:pPr>
      <w:r w:rsidRPr="00FE63B5">
        <w:rPr>
          <w:color w:val="0000FF"/>
          <w:lang w:eastAsia="en-US"/>
        </w:rPr>
        <w:t>S2-2106725</w:t>
      </w:r>
      <w:r>
        <w:rPr>
          <w:lang w:eastAsia="en-US"/>
        </w:rPr>
        <w:t xml:space="preserve"> (CR) 23.501 CR2921R2: UE onboarding architecture (Source: Ericsson,)</w:t>
      </w:r>
    </w:p>
    <w:p w14:paraId="69F7D764" w14:textId="0BFA6A37" w:rsidR="00FE63B5" w:rsidRPr="00DA12F6" w:rsidRDefault="00FE63B5" w:rsidP="00FE63B5">
      <w:pPr>
        <w:keepNext/>
        <w:rPr>
          <w:rFonts w:cs="Arial"/>
          <w:b/>
        </w:rPr>
      </w:pPr>
      <w:r w:rsidRPr="00DA12F6">
        <w:rPr>
          <w:rFonts w:cs="Arial"/>
          <w:b/>
        </w:rPr>
        <w:t>Discussion and conclusion:</w:t>
      </w:r>
    </w:p>
    <w:p w14:paraId="07CCEBB1" w14:textId="77777777" w:rsidR="00FE63B5" w:rsidRPr="00FE63B5" w:rsidRDefault="00FE63B5" w:rsidP="00FE63B5">
      <w:pPr>
        <w:rPr>
          <w:lang w:eastAsia="en-US"/>
        </w:rPr>
      </w:pPr>
      <w:r>
        <w:rPr>
          <w:lang w:eastAsia="en-US"/>
        </w:rPr>
        <w:t xml:space="preserve">This was </w:t>
      </w:r>
      <w:r w:rsidRPr="00FE63B5">
        <w:rPr>
          <w:color w:val="FF0000"/>
          <w:lang w:eastAsia="en-US"/>
        </w:rPr>
        <w:t>approved</w:t>
      </w:r>
      <w:r>
        <w:t>.</w:t>
      </w:r>
    </w:p>
    <w:p w14:paraId="29D316A0" w14:textId="77777777" w:rsidR="00FE63B5" w:rsidRPr="00FE63B5" w:rsidRDefault="00FE63B5" w:rsidP="00FE63B5"/>
    <w:p w14:paraId="5FC2918E" w14:textId="77777777" w:rsidR="00076D5D" w:rsidRDefault="00FE63B5" w:rsidP="00076D5D">
      <w:pPr>
        <w:pBdr>
          <w:top w:val="single" w:sz="4" w:space="1" w:color="auto"/>
        </w:pBdr>
        <w:rPr>
          <w:lang w:eastAsia="en-US"/>
        </w:rPr>
      </w:pPr>
      <w:r w:rsidRPr="00076D5D">
        <w:rPr>
          <w:color w:val="0000FF"/>
          <w:lang w:eastAsia="en-US"/>
        </w:rPr>
        <w:t>S2-2105992</w:t>
      </w:r>
      <w:r>
        <w:rPr>
          <w:lang w:eastAsia="en-US"/>
        </w:rPr>
        <w:t xml:space="preserve"> (P-CR) Correction the statement of DNS overriding to user's private DNS configuration. (Source: vivo)</w:t>
      </w:r>
    </w:p>
    <w:p w14:paraId="4009BC8A" w14:textId="4656DF6F" w:rsidR="00FE63B5" w:rsidRPr="00076D5D" w:rsidRDefault="00FE63B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Dario S. Tonesi (Qualcomm) comments</w:t>
      </w:r>
      <w:r w:rsidRPr="00076D5D">
        <w:rPr>
          <w:i/>
          <w:iCs/>
          <w:lang w:eastAsia="en-US"/>
        </w:rPr>
        <w:cr/>
      </w:r>
      <w:proofErr w:type="spellStart"/>
      <w:r w:rsidRPr="00076D5D">
        <w:rPr>
          <w:i/>
          <w:iCs/>
          <w:lang w:eastAsia="en-US"/>
        </w:rPr>
        <w:t>huazhang</w:t>
      </w:r>
      <w:proofErr w:type="spellEnd"/>
      <w:r w:rsidRPr="00076D5D">
        <w:rPr>
          <w:i/>
          <w:iCs/>
          <w:lang w:eastAsia="en-US"/>
        </w:rPr>
        <w:t xml:space="preserve"> (vivo) reply to Dario(QC) and provide r01</w:t>
      </w:r>
      <w:r w:rsidRPr="00076D5D">
        <w:rPr>
          <w:i/>
          <w:iCs/>
          <w:lang w:eastAsia="en-US"/>
        </w:rPr>
        <w:cr/>
      </w:r>
      <w:proofErr w:type="spellStart"/>
      <w:r w:rsidRPr="00076D5D">
        <w:rPr>
          <w:i/>
          <w:iCs/>
          <w:lang w:eastAsia="en-US"/>
        </w:rPr>
        <w:t>huazhang</w:t>
      </w:r>
      <w:proofErr w:type="spellEnd"/>
      <w:r w:rsidRPr="00076D5D">
        <w:rPr>
          <w:i/>
          <w:iCs/>
          <w:lang w:eastAsia="en-US"/>
        </w:rPr>
        <w:t xml:space="preserve"> (vivo) provides r02 and add </w:t>
      </w:r>
      <w:proofErr w:type="spellStart"/>
      <w:r w:rsidRPr="00076D5D">
        <w:rPr>
          <w:i/>
          <w:iCs/>
          <w:lang w:eastAsia="en-US"/>
        </w:rPr>
        <w:t>Futurewei</w:t>
      </w:r>
      <w:proofErr w:type="spellEnd"/>
      <w:r w:rsidRPr="00076D5D">
        <w:rPr>
          <w:i/>
          <w:iCs/>
          <w:lang w:eastAsia="en-US"/>
        </w:rPr>
        <w:t xml:space="preserve"> as co-sign</w:t>
      </w:r>
      <w:r w:rsidRPr="00076D5D">
        <w:rPr>
          <w:i/>
          <w:iCs/>
          <w:lang w:eastAsia="en-US"/>
        </w:rPr>
        <w:cr/>
        <w:t>==== 8.X, 9.X Revisions Deadline ====</w:t>
      </w:r>
      <w:r w:rsidRPr="00076D5D">
        <w:rPr>
          <w:i/>
          <w:iCs/>
          <w:lang w:eastAsia="en-US"/>
        </w:rPr>
        <w:cr/>
        <w:t>Susana (Vodafone) objects to any revision of this paper. The modifications of the normative text (in 6.2.3.2.2) introduced in the different revisions are not acceptable.</w:t>
      </w:r>
      <w:r w:rsidRPr="00076D5D">
        <w:rPr>
          <w:i/>
          <w:iCs/>
          <w:lang w:eastAsia="en-US"/>
        </w:rPr>
        <w:cr/>
      </w:r>
      <w:proofErr w:type="spellStart"/>
      <w:r w:rsidRPr="00076D5D">
        <w:rPr>
          <w:i/>
          <w:iCs/>
          <w:lang w:eastAsia="en-US"/>
        </w:rPr>
        <w:t>Huazhang</w:t>
      </w:r>
      <w:proofErr w:type="spellEnd"/>
      <w:r w:rsidRPr="00076D5D">
        <w:rPr>
          <w:i/>
          <w:iCs/>
          <w:lang w:eastAsia="en-US"/>
        </w:rPr>
        <w:t xml:space="preserve"> (vivo) can's accept Susana's objection because r02 there is no 6.2.3.2.2, all of the changes in 6.2.3.2.2 is removed, only the Annex C is changing for informative.</w:t>
      </w:r>
      <w:r w:rsidRPr="00076D5D">
        <w:rPr>
          <w:i/>
          <w:iCs/>
          <w:lang w:eastAsia="en-US"/>
        </w:rPr>
        <w:cr/>
        <w:t>Hui (Huawei) objects to r01-r02 and clarify this paper should be updated before agreed to remove the first change to 6.2.3.2.2.</w:t>
      </w:r>
    </w:p>
    <w:p w14:paraId="5092BEFE" w14:textId="0DC67FEA" w:rsidR="00FE63B5" w:rsidRPr="00076D5D" w:rsidRDefault="00FE63B5" w:rsidP="00076D5D">
      <w:pPr>
        <w:pStyle w:val="FP"/>
        <w:rPr>
          <w:i/>
          <w:iCs/>
          <w:lang w:eastAsia="en-US"/>
        </w:rPr>
      </w:pPr>
      <w:r w:rsidRPr="00076D5D">
        <w:rPr>
          <w:i/>
          <w:iCs/>
          <w:lang w:eastAsia="en-US"/>
        </w:rPr>
        <w:t>==== 8.X, 9.X Final Deadline ====</w:t>
      </w:r>
    </w:p>
    <w:p w14:paraId="1325FEA4" w14:textId="77777777" w:rsidR="00076D5D" w:rsidRPr="00076D5D" w:rsidRDefault="00076D5D" w:rsidP="00076D5D">
      <w:pPr>
        <w:pStyle w:val="FP"/>
        <w:rPr>
          <w:i/>
          <w:iCs/>
          <w:lang w:eastAsia="en-US"/>
        </w:rPr>
      </w:pPr>
    </w:p>
    <w:p w14:paraId="2217D27E" w14:textId="77777777" w:rsidR="00FE63B5" w:rsidRDefault="00FE63B5" w:rsidP="00FE63B5">
      <w:pPr>
        <w:rPr>
          <w:lang w:eastAsia="en-US"/>
        </w:rPr>
      </w:pPr>
      <w:proofErr w:type="spellStart"/>
      <w:r>
        <w:rPr>
          <w:lang w:eastAsia="en-US"/>
        </w:rPr>
        <w:t>Huazhang</w:t>
      </w:r>
      <w:proofErr w:type="spellEnd"/>
      <w:r>
        <w:rPr>
          <w:lang w:eastAsia="en-US"/>
        </w:rPr>
        <w:t xml:space="preserve"> (vivo) thanks for the suggestion from </w:t>
      </w:r>
      <w:proofErr w:type="spellStart"/>
      <w:r>
        <w:rPr>
          <w:lang w:eastAsia="en-US"/>
        </w:rPr>
        <w:t>NiHui</w:t>
      </w:r>
      <w:proofErr w:type="spellEnd"/>
      <w:r>
        <w:rPr>
          <w:lang w:eastAsia="en-US"/>
        </w:rPr>
        <w:t xml:space="preserve"> and move to CC#4</w:t>
      </w:r>
    </w:p>
    <w:p w14:paraId="06F2E180" w14:textId="77777777" w:rsidR="00FE63B5" w:rsidRPr="00DA12F6" w:rsidRDefault="00FE63B5" w:rsidP="00FE63B5">
      <w:pPr>
        <w:keepNext/>
        <w:rPr>
          <w:rFonts w:cs="Arial"/>
          <w:b/>
        </w:rPr>
      </w:pPr>
      <w:r w:rsidRPr="00DA12F6">
        <w:rPr>
          <w:rFonts w:cs="Arial"/>
          <w:b/>
        </w:rPr>
        <w:t>Discussion and conclusion:</w:t>
      </w:r>
    </w:p>
    <w:p w14:paraId="28B5F8CE" w14:textId="565FA0CA" w:rsidR="00FE63B5" w:rsidRDefault="00FE63B5" w:rsidP="00FE63B5">
      <w:r w:rsidRPr="002A1625">
        <w:rPr>
          <w:color w:val="0000FF"/>
          <w:lang w:eastAsia="en-US"/>
        </w:rPr>
        <w:t>S2-2105992r02</w:t>
      </w:r>
      <w:r>
        <w:rPr>
          <w:lang w:eastAsia="en-US"/>
        </w:rPr>
        <w:t xml:space="preserve">: Vivo suggested removing the unchanged clause 6.2.3.2.2. </w:t>
      </w:r>
      <w:r w:rsidRPr="002A1625">
        <w:rPr>
          <w:color w:val="0000FF"/>
          <w:lang w:eastAsia="en-US"/>
        </w:rPr>
        <w:t>S2-2105992r02</w:t>
      </w:r>
      <w:r>
        <w:rPr>
          <w:lang w:eastAsia="en-US"/>
        </w:rPr>
        <w:t xml:space="preserve"> with this change was </w:t>
      </w:r>
      <w:r w:rsidRPr="002A1625">
        <w:rPr>
          <w:color w:val="FF0000"/>
          <w:lang w:eastAsia="en-US"/>
        </w:rPr>
        <w:t>agreed</w:t>
      </w:r>
      <w:r>
        <w:rPr>
          <w:lang w:eastAsia="en-US"/>
        </w:rPr>
        <w:t xml:space="preserve">. This was revised to </w:t>
      </w:r>
      <w:r w:rsidRPr="002A1625">
        <w:rPr>
          <w:color w:val="0000FF"/>
          <w:lang w:eastAsia="en-US"/>
        </w:rPr>
        <w:t>S2-2106671</w:t>
      </w:r>
      <w:r>
        <w:rPr>
          <w:lang w:eastAsia="en-US"/>
        </w:rPr>
        <w:t xml:space="preserve"> which was </w:t>
      </w:r>
      <w:r w:rsidRPr="00FE63B5">
        <w:rPr>
          <w:color w:val="FF0000"/>
          <w:lang w:eastAsia="en-US"/>
        </w:rPr>
        <w:t>approved</w:t>
      </w:r>
      <w:r>
        <w:t>.</w:t>
      </w:r>
    </w:p>
    <w:p w14:paraId="2DA85C5F" w14:textId="77777777" w:rsidR="00076D5D" w:rsidRPr="00FE63B5" w:rsidRDefault="00076D5D" w:rsidP="00FE63B5"/>
    <w:p w14:paraId="1A60F1E3" w14:textId="77777777" w:rsidR="00FE63B5" w:rsidRDefault="00FE63B5" w:rsidP="00076D5D">
      <w:pPr>
        <w:pBdr>
          <w:top w:val="single" w:sz="4" w:space="1" w:color="auto"/>
        </w:pBdr>
        <w:rPr>
          <w:lang w:eastAsia="en-US"/>
        </w:rPr>
      </w:pPr>
      <w:r w:rsidRPr="00FE63B5">
        <w:rPr>
          <w:color w:val="0000FF"/>
          <w:lang w:eastAsia="en-US"/>
        </w:rPr>
        <w:t>S2-2106731</w:t>
      </w:r>
      <w:r>
        <w:rPr>
          <w:lang w:eastAsia="en-US"/>
        </w:rPr>
        <w:t xml:space="preserve"> (CR) 23.502 CR2927R1: New NEF service to support EAS deployment info (Source: Ericsson)</w:t>
      </w:r>
    </w:p>
    <w:p w14:paraId="039CEECD" w14:textId="73611FA7" w:rsidR="00FE63B5" w:rsidRPr="00DA12F6" w:rsidRDefault="00FE63B5" w:rsidP="00FE63B5">
      <w:pPr>
        <w:keepNext/>
        <w:rPr>
          <w:rFonts w:cs="Arial"/>
          <w:b/>
        </w:rPr>
      </w:pPr>
      <w:r w:rsidRPr="00DA12F6">
        <w:rPr>
          <w:rFonts w:cs="Arial"/>
          <w:b/>
        </w:rPr>
        <w:t>Discussion and conclusion:</w:t>
      </w:r>
    </w:p>
    <w:p w14:paraId="3681DFA0" w14:textId="2EEC6D13" w:rsidR="00FE63B5" w:rsidRDefault="00FE63B5" w:rsidP="00FE63B5">
      <w:r>
        <w:rPr>
          <w:lang w:eastAsia="en-US"/>
        </w:rPr>
        <w:t xml:space="preserve">It was confirmed that </w:t>
      </w:r>
      <w:r w:rsidRPr="00076D5D">
        <w:rPr>
          <w:color w:val="0000FF"/>
          <w:lang w:eastAsia="en-US"/>
        </w:rPr>
        <w:t>S2-2105505r03</w:t>
      </w:r>
      <w:r>
        <w:rPr>
          <w:lang w:eastAsia="en-US"/>
        </w:rPr>
        <w:t xml:space="preserve"> was acceptable. </w:t>
      </w:r>
      <w:r w:rsidRPr="00FE63B5">
        <w:rPr>
          <w:color w:val="0000FF"/>
          <w:lang w:eastAsia="en-US"/>
        </w:rPr>
        <w:t>S2-2106731</w:t>
      </w:r>
      <w:r>
        <w:t xml:space="preserve"> was </w:t>
      </w:r>
      <w:r w:rsidRPr="00C3284B">
        <w:rPr>
          <w:color w:val="FF0000"/>
          <w:lang w:eastAsia="en-US"/>
        </w:rPr>
        <w:t>approved</w:t>
      </w:r>
      <w:r>
        <w:t>.</w:t>
      </w:r>
    </w:p>
    <w:p w14:paraId="3F212D19" w14:textId="77777777" w:rsidR="00076D5D" w:rsidRPr="00FE63B5" w:rsidRDefault="00076D5D" w:rsidP="00FE63B5"/>
    <w:p w14:paraId="64631EDC" w14:textId="77777777" w:rsidR="00076D5D" w:rsidRDefault="00FE63B5" w:rsidP="00076D5D">
      <w:pPr>
        <w:pBdr>
          <w:top w:val="single" w:sz="4" w:space="1" w:color="auto"/>
        </w:pBdr>
        <w:rPr>
          <w:lang w:eastAsia="en-US"/>
        </w:rPr>
      </w:pPr>
      <w:r w:rsidRPr="00FE63B5">
        <w:rPr>
          <w:color w:val="0000FF"/>
          <w:lang w:eastAsia="en-US"/>
        </w:rPr>
        <w:t>S2-2105738</w:t>
      </w:r>
      <w:r>
        <w:rPr>
          <w:lang w:eastAsia="en-US"/>
        </w:rPr>
        <w:t xml:space="preserve"> (CR) 23.502 CR2968: ECS Address Configuration in UDM (Source: ZTE)</w:t>
      </w:r>
    </w:p>
    <w:p w14:paraId="7CBE46AD" w14:textId="2A5FF368" w:rsidR="00FE63B5" w:rsidRPr="00076D5D" w:rsidRDefault="00FE63B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Tingfang Tang (Lenovo) suggests to take 5738 as basis to address EN with DNN and S-NSSAI.</w:t>
      </w:r>
      <w:r w:rsidRPr="00076D5D">
        <w:rPr>
          <w:i/>
          <w:iCs/>
          <w:lang w:eastAsia="en-US"/>
        </w:rPr>
        <w:cr/>
        <w:t>Hui (Huawei) supports to take 5738 as basis to address EN with DNN and S-NSSAI.</w:t>
      </w:r>
      <w:r w:rsidRPr="00076D5D">
        <w:rPr>
          <w:i/>
          <w:iCs/>
          <w:lang w:eastAsia="en-US"/>
        </w:rPr>
        <w:cr/>
      </w:r>
      <w:proofErr w:type="spellStart"/>
      <w:r w:rsidRPr="00076D5D">
        <w:rPr>
          <w:i/>
          <w:iCs/>
          <w:lang w:eastAsia="en-US"/>
        </w:rPr>
        <w:t>Jinguo</w:t>
      </w:r>
      <w:proofErr w:type="spellEnd"/>
      <w:r w:rsidRPr="00076D5D">
        <w:rPr>
          <w:i/>
          <w:iCs/>
          <w:lang w:eastAsia="en-US"/>
        </w:rPr>
        <w:t xml:space="preserve"> (ZTE) asks the need for application data (AF provided ECS Address Configuration Information)</w:t>
      </w:r>
      <w:r w:rsidRPr="00076D5D">
        <w:rPr>
          <w:i/>
          <w:iCs/>
          <w:lang w:eastAsia="en-US"/>
        </w:rPr>
        <w:cr/>
      </w:r>
      <w:proofErr w:type="spellStart"/>
      <w:r w:rsidRPr="00076D5D">
        <w:rPr>
          <w:i/>
          <w:iCs/>
          <w:lang w:eastAsia="en-US"/>
        </w:rPr>
        <w:t>Hyesung</w:t>
      </w:r>
      <w:proofErr w:type="spellEnd"/>
      <w:r w:rsidRPr="00076D5D">
        <w:rPr>
          <w:i/>
          <w:iCs/>
          <w:lang w:eastAsia="en-US"/>
        </w:rPr>
        <w:t xml:space="preserve"> (Samsung) agrees to take 5738 as basis.</w:t>
      </w:r>
      <w:r w:rsidRPr="00076D5D">
        <w:rPr>
          <w:i/>
          <w:iCs/>
          <w:lang w:eastAsia="en-US"/>
        </w:rPr>
        <w:cr/>
        <w:t>Magnus (Ericsson) provides S2-2105738r02.</w:t>
      </w:r>
      <w:r w:rsidRPr="00076D5D">
        <w:rPr>
          <w:i/>
          <w:iCs/>
          <w:lang w:eastAsia="en-US"/>
        </w:rPr>
        <w:cr/>
        <w:t>Dario (Qualcomm) is not OK with r01 and r02.</w:t>
      </w:r>
      <w:r w:rsidRPr="00076D5D">
        <w:rPr>
          <w:i/>
          <w:iCs/>
          <w:lang w:eastAsia="en-US"/>
        </w:rPr>
        <w:cr/>
      </w:r>
      <w:proofErr w:type="spellStart"/>
      <w:r w:rsidRPr="00076D5D">
        <w:rPr>
          <w:i/>
          <w:iCs/>
          <w:lang w:eastAsia="en-US"/>
        </w:rPr>
        <w:t>Jinguo</w:t>
      </w:r>
      <w:proofErr w:type="spellEnd"/>
      <w:r w:rsidRPr="00076D5D">
        <w:rPr>
          <w:i/>
          <w:iCs/>
          <w:lang w:eastAsia="en-US"/>
        </w:rPr>
        <w:t>(ZTE) responds to Dario (Qualcomm) and proposed r03.</w:t>
      </w:r>
      <w:r w:rsidRPr="00076D5D">
        <w:rPr>
          <w:i/>
          <w:iCs/>
          <w:lang w:eastAsia="en-US"/>
        </w:rPr>
        <w:cr/>
        <w:t>==== 8.X, 9.X Revisions Deadline ====</w:t>
      </w:r>
      <w:r w:rsidRPr="00076D5D">
        <w:rPr>
          <w:i/>
          <w:iCs/>
          <w:lang w:eastAsia="en-US"/>
        </w:rPr>
        <w:cr/>
        <w:t>Dario (Qualcomm) objects to r00-03</w:t>
      </w:r>
      <w:r w:rsidRPr="00076D5D">
        <w:rPr>
          <w:i/>
          <w:iCs/>
          <w:lang w:eastAsia="en-US"/>
        </w:rPr>
        <w:cr/>
      </w:r>
      <w:proofErr w:type="spellStart"/>
      <w:r w:rsidRPr="00076D5D">
        <w:rPr>
          <w:i/>
          <w:iCs/>
          <w:lang w:eastAsia="en-US"/>
        </w:rPr>
        <w:t>Jinguo</w:t>
      </w:r>
      <w:proofErr w:type="spellEnd"/>
      <w:r w:rsidRPr="00076D5D">
        <w:rPr>
          <w:i/>
          <w:iCs/>
          <w:lang w:eastAsia="en-US"/>
        </w:rPr>
        <w:t>(ZTE) provides r04 to simply remove the first change. ask for CC#4 to discuss</w:t>
      </w:r>
      <w:r w:rsidRPr="00076D5D">
        <w:rPr>
          <w:i/>
          <w:iCs/>
          <w:lang w:eastAsia="en-US"/>
        </w:rPr>
        <w:cr/>
        <w:t>Hui(Huawei) provide comments to r04</w:t>
      </w:r>
      <w:r w:rsidRPr="00076D5D">
        <w:rPr>
          <w:i/>
          <w:iCs/>
          <w:lang w:eastAsia="en-US"/>
        </w:rPr>
        <w:cr/>
        <w:t>==== 8.X, 9.X Final Deadline ====</w:t>
      </w:r>
    </w:p>
    <w:p w14:paraId="3E09B4AC" w14:textId="77777777" w:rsidR="00076D5D" w:rsidRPr="00076D5D" w:rsidRDefault="00076D5D" w:rsidP="00076D5D">
      <w:pPr>
        <w:pStyle w:val="FP"/>
        <w:rPr>
          <w:i/>
          <w:iCs/>
          <w:lang w:eastAsia="en-US"/>
        </w:rPr>
      </w:pPr>
    </w:p>
    <w:p w14:paraId="2AAA6085" w14:textId="77777777" w:rsidR="00FE63B5" w:rsidRPr="00DA12F6" w:rsidRDefault="00FE63B5" w:rsidP="00FE63B5">
      <w:pPr>
        <w:keepNext/>
        <w:rPr>
          <w:rFonts w:cs="Arial"/>
          <w:b/>
        </w:rPr>
      </w:pPr>
      <w:r w:rsidRPr="00DA12F6">
        <w:rPr>
          <w:rFonts w:cs="Arial"/>
          <w:b/>
        </w:rPr>
        <w:t>Discussion and conclusion:</w:t>
      </w:r>
    </w:p>
    <w:p w14:paraId="1655BD9E" w14:textId="76CBDE96" w:rsidR="00FE63B5" w:rsidRDefault="00FE63B5" w:rsidP="00FE63B5">
      <w:r w:rsidRPr="00FE63B5">
        <w:rPr>
          <w:color w:val="0000FF"/>
          <w:lang w:eastAsia="en-US"/>
        </w:rPr>
        <w:t>S2-2105738r02</w:t>
      </w:r>
      <w:r>
        <w:rPr>
          <w:lang w:eastAsia="en-US"/>
        </w:rPr>
        <w:t xml:space="preserve">: The first change should be removed. </w:t>
      </w:r>
      <w:r w:rsidRPr="00FE63B5">
        <w:rPr>
          <w:color w:val="0000FF"/>
          <w:lang w:eastAsia="en-US"/>
        </w:rPr>
        <w:t>S2-2105738r02</w:t>
      </w:r>
      <w:r w:rsidRPr="00FE63B5">
        <w:rPr>
          <w:lang w:eastAsia="en-US"/>
        </w:rPr>
        <w:t xml:space="preserve"> </w:t>
      </w:r>
      <w:r>
        <w:rPr>
          <w:lang w:eastAsia="en-US"/>
        </w:rPr>
        <w:t xml:space="preserve">with this change was </w:t>
      </w:r>
      <w:r w:rsidRPr="002A1625">
        <w:rPr>
          <w:color w:val="FF0000"/>
          <w:lang w:eastAsia="en-US"/>
        </w:rPr>
        <w:t>agreed</w:t>
      </w:r>
      <w:r>
        <w:rPr>
          <w:lang w:eastAsia="en-US"/>
        </w:rPr>
        <w:t xml:space="preserve">. This was revised to </w:t>
      </w:r>
      <w:r w:rsidRPr="00FE63B5">
        <w:rPr>
          <w:color w:val="0000FF"/>
          <w:lang w:eastAsia="en-US"/>
        </w:rPr>
        <w:t>S2-2106672</w:t>
      </w:r>
      <w:r>
        <w:rPr>
          <w:lang w:eastAsia="en-US"/>
        </w:rPr>
        <w:t xml:space="preserve"> which was </w:t>
      </w:r>
      <w:r w:rsidRPr="00FE63B5">
        <w:rPr>
          <w:color w:val="FF0000"/>
          <w:lang w:eastAsia="en-US"/>
        </w:rPr>
        <w:t>approved</w:t>
      </w:r>
      <w:r>
        <w:t>.</w:t>
      </w:r>
    </w:p>
    <w:p w14:paraId="06271DC7" w14:textId="77777777" w:rsidR="00076D5D" w:rsidRDefault="00076D5D" w:rsidP="00FE63B5"/>
    <w:p w14:paraId="0B8E4FFC" w14:textId="77777777" w:rsidR="00076D5D" w:rsidRDefault="00FE63B5" w:rsidP="00076D5D">
      <w:pPr>
        <w:pBdr>
          <w:top w:val="single" w:sz="4" w:space="1" w:color="auto"/>
        </w:pBdr>
        <w:rPr>
          <w:lang w:eastAsia="en-US"/>
        </w:rPr>
      </w:pPr>
      <w:r w:rsidRPr="00FE63B5">
        <w:rPr>
          <w:color w:val="0000FF"/>
          <w:lang w:eastAsia="en-US"/>
        </w:rPr>
        <w:t>S2-2105496</w:t>
      </w:r>
      <w:r>
        <w:rPr>
          <w:lang w:eastAsia="en-US"/>
        </w:rPr>
        <w:t xml:space="preserve"> (CR) 23.401 CR3646: UE indication of support for Paging Timing Collision Control (Source: Intel)</w:t>
      </w:r>
    </w:p>
    <w:p w14:paraId="0CB1C22C" w14:textId="6D9F321D" w:rsidR="00FE63B5" w:rsidRPr="00076D5D" w:rsidRDefault="00FE63B5" w:rsidP="00076D5D">
      <w:pPr>
        <w:pStyle w:val="FP"/>
        <w:rPr>
          <w:i/>
          <w:iCs/>
          <w:lang w:eastAsia="en-US"/>
        </w:rPr>
      </w:pPr>
      <w:r w:rsidRPr="00076D5D">
        <w:rPr>
          <w:b/>
          <w:bCs/>
          <w:i/>
          <w:iCs/>
          <w:lang w:eastAsia="en-US"/>
        </w:rPr>
        <w:lastRenderedPageBreak/>
        <w:t>e-mail comments:</w:t>
      </w:r>
      <w:r w:rsidRPr="00076D5D">
        <w:rPr>
          <w:b/>
          <w:bCs/>
          <w:i/>
          <w:iCs/>
          <w:lang w:eastAsia="en-US"/>
        </w:rPr>
        <w:cr/>
      </w:r>
      <w:r w:rsidRPr="00076D5D">
        <w:rPr>
          <w:i/>
          <w:iCs/>
          <w:lang w:eastAsia="en-US"/>
        </w:rPr>
        <w:t>Juan Zhang (Qualcomm) provides comments</w:t>
      </w:r>
      <w:r w:rsidRPr="00076D5D">
        <w:rPr>
          <w:i/>
          <w:iCs/>
          <w:lang w:eastAsia="en-US"/>
        </w:rPr>
        <w:cr/>
        <w:t>Alessio(</w:t>
      </w:r>
      <w:proofErr w:type="spellStart"/>
      <w:r w:rsidRPr="00076D5D">
        <w:rPr>
          <w:i/>
          <w:iCs/>
          <w:lang w:eastAsia="en-US"/>
        </w:rPr>
        <w:t>nokia</w:t>
      </w:r>
      <w:proofErr w:type="spellEnd"/>
      <w:r w:rsidRPr="00076D5D">
        <w:rPr>
          <w:i/>
          <w:iCs/>
          <w:lang w:eastAsia="en-US"/>
        </w:rPr>
        <w:t>) provides r01 that selects Option 2</w:t>
      </w:r>
      <w:r w:rsidRPr="00076D5D">
        <w:rPr>
          <w:i/>
          <w:iCs/>
          <w:lang w:eastAsia="en-US"/>
        </w:rPr>
        <w:cr/>
        <w:t>Saso (Intel) is OK with r01 if the group prefers to move forward with Option 2</w:t>
      </w:r>
      <w:r w:rsidRPr="00076D5D">
        <w:rPr>
          <w:i/>
          <w:iCs/>
          <w:lang w:eastAsia="en-US"/>
        </w:rPr>
        <w:cr/>
        <w:t>Juan Zhang (Qualcomm) is fine with r01.</w:t>
      </w:r>
      <w:r w:rsidRPr="00076D5D">
        <w:rPr>
          <w:i/>
          <w:iCs/>
          <w:lang w:eastAsia="en-US"/>
        </w:rPr>
        <w:cr/>
        <w:t>Qian (Ericsson) asks question.</w:t>
      </w:r>
      <w:r w:rsidRPr="00076D5D">
        <w:rPr>
          <w:i/>
          <w:iCs/>
          <w:lang w:eastAsia="en-US"/>
        </w:rPr>
        <w:cr/>
        <w:t>Saso (Intel) replies to Qian. Provides r02 which is based on r01 with cleaned up cover page</w:t>
      </w:r>
      <w:r w:rsidRPr="00076D5D">
        <w:rPr>
          <w:i/>
          <w:iCs/>
          <w:lang w:eastAsia="en-US"/>
        </w:rPr>
        <w:cr/>
        <w:t>==== 8.X, 9.X Revisions Deadline ====</w:t>
      </w:r>
      <w:r w:rsidRPr="00076D5D">
        <w:rPr>
          <w:i/>
          <w:iCs/>
          <w:lang w:eastAsia="en-US"/>
        </w:rPr>
        <w:cr/>
        <w:t>Jianning (Xiaomi) provides question for clarification on r01 and r02</w:t>
      </w:r>
      <w:r w:rsidRPr="00076D5D">
        <w:rPr>
          <w:i/>
          <w:iCs/>
          <w:lang w:eastAsia="en-US"/>
        </w:rPr>
        <w:cr/>
        <w:t>Saso (Intel) replies to Jianning (Xiaomi)</w:t>
      </w:r>
      <w:r w:rsidRPr="00076D5D">
        <w:rPr>
          <w:i/>
          <w:iCs/>
          <w:lang w:eastAsia="en-US"/>
        </w:rPr>
        <w:cr/>
        <w:t>Jianning (Xiaomi) provides further comment</w:t>
      </w:r>
      <w:r w:rsidRPr="00076D5D">
        <w:rPr>
          <w:i/>
          <w:iCs/>
          <w:lang w:eastAsia="en-US"/>
        </w:rPr>
        <w:cr/>
        <w:t>Jianning (Xiaomi) replies to Saso (Intel), and suggest to postpone this CR to next meeting.</w:t>
      </w:r>
      <w:r w:rsidRPr="00076D5D">
        <w:rPr>
          <w:i/>
          <w:iCs/>
          <w:lang w:eastAsia="en-US"/>
        </w:rPr>
        <w:cr/>
        <w:t>Saso (Intel) thinks there is no reason provided for postponing and from Intel's perspective there is no remaining issue to fix.</w:t>
      </w:r>
    </w:p>
    <w:p w14:paraId="74573C04" w14:textId="0F526BE3" w:rsidR="00FE63B5" w:rsidRDefault="00FE63B5" w:rsidP="00076D5D">
      <w:pPr>
        <w:pStyle w:val="FP"/>
        <w:rPr>
          <w:i/>
          <w:iCs/>
          <w:lang w:eastAsia="en-US"/>
        </w:rPr>
      </w:pPr>
      <w:r w:rsidRPr="00076D5D">
        <w:rPr>
          <w:i/>
          <w:iCs/>
          <w:lang w:eastAsia="en-US"/>
        </w:rPr>
        <w:t>==== 8.X, 9.X Final Deadline ====</w:t>
      </w:r>
    </w:p>
    <w:p w14:paraId="6801A5ED" w14:textId="77777777" w:rsidR="00076D5D" w:rsidRPr="00076D5D" w:rsidRDefault="00076D5D" w:rsidP="00076D5D">
      <w:pPr>
        <w:pStyle w:val="FP"/>
        <w:rPr>
          <w:i/>
          <w:iCs/>
          <w:lang w:eastAsia="en-US"/>
        </w:rPr>
      </w:pPr>
    </w:p>
    <w:p w14:paraId="2EC1A80B" w14:textId="77777777" w:rsidR="00FE63B5" w:rsidRPr="00FE63B5" w:rsidRDefault="00FE63B5" w:rsidP="00FE63B5">
      <w:pPr>
        <w:rPr>
          <w:b/>
          <w:bCs/>
          <w:lang w:eastAsia="en-US"/>
        </w:rPr>
      </w:pPr>
      <w:r w:rsidRPr="00FE63B5">
        <w:rPr>
          <w:b/>
          <w:bCs/>
          <w:lang w:eastAsia="en-US"/>
        </w:rPr>
        <w:t>Discussion and conclusion:</w:t>
      </w:r>
    </w:p>
    <w:p w14:paraId="56587ED8" w14:textId="77777777" w:rsidR="00FE63B5" w:rsidRDefault="00FE63B5" w:rsidP="00FE63B5">
      <w:pPr>
        <w:rPr>
          <w:lang w:eastAsia="en-US"/>
        </w:rPr>
      </w:pPr>
      <w:r w:rsidRPr="00FE63B5">
        <w:rPr>
          <w:color w:val="0000FF"/>
          <w:lang w:eastAsia="en-US"/>
        </w:rPr>
        <w:t>S2-2105496</w:t>
      </w:r>
      <w:r>
        <w:rPr>
          <w:color w:val="0000FF"/>
          <w:lang w:eastAsia="en-US"/>
        </w:rPr>
        <w:t>r02</w:t>
      </w:r>
      <w:r>
        <w:t xml:space="preserve">: </w:t>
      </w:r>
      <w:r>
        <w:rPr>
          <w:lang w:eastAsia="en-US"/>
        </w:rPr>
        <w:t xml:space="preserve">Intel commented that there had been a comment from Xiaomi after the revision deadline which needs clarification. Xiaomi suggested postponing this CR. Intel clarified that this is alignment with existing Stage 3 text. This was then </w:t>
      </w:r>
      <w:r w:rsidRPr="00FE63B5">
        <w:rPr>
          <w:color w:val="FF0000"/>
          <w:lang w:eastAsia="en-US"/>
        </w:rPr>
        <w:t xml:space="preserve">postponed </w:t>
      </w:r>
      <w:r w:rsidRPr="002A1625">
        <w:rPr>
          <w:b/>
          <w:bCs/>
          <w:lang w:eastAsia="en-US"/>
        </w:rPr>
        <w:t>and may be reviewed again if resolution can be achieved by CC#5.</w:t>
      </w:r>
    </w:p>
    <w:p w14:paraId="1C06FDF0" w14:textId="77777777" w:rsidR="00FE63B5" w:rsidRDefault="00FE63B5" w:rsidP="00FE63B5">
      <w:pPr>
        <w:rPr>
          <w:lang w:eastAsia="en-US"/>
        </w:rPr>
      </w:pPr>
    </w:p>
    <w:p w14:paraId="53488F04" w14:textId="77777777" w:rsidR="00076D5D" w:rsidRDefault="00FE63B5" w:rsidP="00076D5D">
      <w:pPr>
        <w:pBdr>
          <w:top w:val="single" w:sz="4" w:space="1" w:color="auto"/>
        </w:pBdr>
        <w:rPr>
          <w:lang w:eastAsia="en-US"/>
        </w:rPr>
      </w:pPr>
      <w:r w:rsidRPr="00076D5D">
        <w:rPr>
          <w:color w:val="0000FF"/>
          <w:lang w:eastAsia="en-US"/>
        </w:rPr>
        <w:t>S2-2105596</w:t>
      </w:r>
      <w:r>
        <w:rPr>
          <w:lang w:eastAsia="en-US"/>
        </w:rPr>
        <w:t xml:space="preserve"> (LS OUT) [DRAFT] LS reply on Network Switching for MUSIM (Source: vivo)</w:t>
      </w:r>
    </w:p>
    <w:p w14:paraId="20D705D9" w14:textId="51A64E80" w:rsidR="00FE63B5" w:rsidRPr="00076D5D" w:rsidRDefault="00FE63B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Saso (Intel) proposes to NOTE this document and use S2-2106003 as the basis for the reply LS.</w:t>
      </w:r>
      <w:r w:rsidRPr="00076D5D">
        <w:rPr>
          <w:i/>
          <w:iCs/>
          <w:lang w:eastAsia="en-US"/>
        </w:rPr>
        <w:cr/>
        <w:t>Xiaowan(vivo) ask Saso (Intel) to give technical comment firstly rather than proposes to NOTE only</w:t>
      </w:r>
      <w:r w:rsidRPr="00076D5D">
        <w:rPr>
          <w:i/>
          <w:iCs/>
          <w:lang w:eastAsia="en-US"/>
        </w:rPr>
        <w:cr/>
        <w:t>Saso (Intel) replies to Xiaowan.</w:t>
      </w:r>
      <w:r w:rsidRPr="00076D5D">
        <w:rPr>
          <w:i/>
          <w:iCs/>
          <w:lang w:eastAsia="en-US"/>
        </w:rPr>
        <w:cr/>
        <w:t>Xiaowan (vivo) provides r01 based on the discussion in S2-2105598</w:t>
      </w:r>
      <w:r w:rsidRPr="00076D5D">
        <w:rPr>
          <w:i/>
          <w:iCs/>
          <w:lang w:eastAsia="en-US"/>
        </w:rPr>
        <w:cr/>
        <w:t>Alessio(</w:t>
      </w:r>
      <w:proofErr w:type="spellStart"/>
      <w:r w:rsidRPr="00076D5D">
        <w:rPr>
          <w:i/>
          <w:iCs/>
          <w:lang w:eastAsia="en-US"/>
        </w:rPr>
        <w:t>nokia</w:t>
      </w:r>
      <w:proofErr w:type="spellEnd"/>
      <w:r w:rsidRPr="00076D5D">
        <w:rPr>
          <w:i/>
          <w:iCs/>
          <w:lang w:eastAsia="en-US"/>
        </w:rPr>
        <w:t>) thinks that the proposal by Saso makes sense. (i.e. Nokia supports Intel)</w:t>
      </w:r>
      <w:r w:rsidRPr="00076D5D">
        <w:rPr>
          <w:i/>
          <w:iCs/>
          <w:lang w:eastAsia="en-US"/>
        </w:rPr>
        <w:cr/>
        <w:t>Steve (Huawei) provides r02</w:t>
      </w:r>
      <w:r w:rsidRPr="00076D5D">
        <w:rPr>
          <w:i/>
          <w:iCs/>
          <w:lang w:eastAsia="en-US"/>
        </w:rPr>
        <w:cr/>
        <w:t>==== 8.X, 9.X Revisions Deadline ====</w:t>
      </w:r>
      <w:r w:rsidRPr="00076D5D">
        <w:rPr>
          <w:i/>
          <w:iCs/>
          <w:lang w:eastAsia="en-US"/>
        </w:rPr>
        <w:cr/>
        <w:t>Steve (Huawei) re-uploads as r03, as there was some problem with the zip of r02.</w:t>
      </w:r>
      <w:r w:rsidRPr="00076D5D">
        <w:rPr>
          <w:i/>
          <w:iCs/>
          <w:lang w:eastAsia="en-US"/>
        </w:rPr>
        <w:cr/>
        <w:t>Steve (Huawei) checks of we send this should we note S2-2106003?</w:t>
      </w:r>
      <w:r w:rsidRPr="00076D5D">
        <w:rPr>
          <w:i/>
          <w:iCs/>
          <w:lang w:eastAsia="en-US"/>
        </w:rPr>
        <w:cr/>
        <w:t>Juan Zhang (Qualcomm) proposes to note this one and go with S2-2106003r05.</w:t>
      </w:r>
    </w:p>
    <w:p w14:paraId="46FD9F88" w14:textId="741E77D0" w:rsidR="00FE63B5" w:rsidRDefault="00FE63B5" w:rsidP="00076D5D">
      <w:pPr>
        <w:pStyle w:val="FP"/>
        <w:rPr>
          <w:i/>
          <w:iCs/>
          <w:lang w:eastAsia="en-US"/>
        </w:rPr>
      </w:pPr>
      <w:r w:rsidRPr="00076D5D">
        <w:rPr>
          <w:i/>
          <w:iCs/>
          <w:lang w:eastAsia="en-US"/>
        </w:rPr>
        <w:t>==== 8.X, 9.X Final Deadline ====</w:t>
      </w:r>
    </w:p>
    <w:p w14:paraId="4FE7554E" w14:textId="25AE0362" w:rsidR="00076D5D" w:rsidRPr="00076D5D" w:rsidRDefault="00076D5D" w:rsidP="00076D5D">
      <w:pPr>
        <w:pStyle w:val="FP"/>
        <w:rPr>
          <w:i/>
          <w:iCs/>
          <w:lang w:eastAsia="en-US"/>
        </w:rPr>
      </w:pPr>
    </w:p>
    <w:p w14:paraId="21A37A73" w14:textId="77777777" w:rsidR="00FE63B5" w:rsidRPr="00FE63B5" w:rsidRDefault="00FE63B5" w:rsidP="00FE63B5">
      <w:pPr>
        <w:rPr>
          <w:b/>
          <w:bCs/>
          <w:lang w:eastAsia="en-US"/>
        </w:rPr>
      </w:pPr>
      <w:r w:rsidRPr="00FE63B5">
        <w:rPr>
          <w:b/>
          <w:bCs/>
          <w:lang w:eastAsia="en-US"/>
        </w:rPr>
        <w:t>Discussion and conclusion:</w:t>
      </w:r>
    </w:p>
    <w:p w14:paraId="179D5A22" w14:textId="77777777" w:rsidR="00FE63B5" w:rsidRDefault="00FE63B5" w:rsidP="00FE63B5">
      <w:r w:rsidRPr="00076D5D">
        <w:rPr>
          <w:color w:val="0000FF"/>
          <w:lang w:eastAsia="en-US"/>
        </w:rPr>
        <w:t xml:space="preserve">Merged </w:t>
      </w:r>
      <w:r>
        <w:rPr>
          <w:lang w:eastAsia="en-US"/>
        </w:rPr>
        <w:t xml:space="preserve">into </w:t>
      </w:r>
      <w:r w:rsidRPr="00FE63B5">
        <w:rPr>
          <w:color w:val="0000FF"/>
        </w:rPr>
        <w:t>S2-2106673</w:t>
      </w:r>
      <w:r>
        <w:t>.</w:t>
      </w:r>
    </w:p>
    <w:p w14:paraId="1FC480E6" w14:textId="77777777" w:rsidR="00076D5D" w:rsidRPr="00FE63B5" w:rsidRDefault="00076D5D" w:rsidP="00FE63B5">
      <w:pPr>
        <w:rPr>
          <w:lang w:eastAsia="en-US"/>
        </w:rPr>
      </w:pPr>
    </w:p>
    <w:p w14:paraId="0A97815A" w14:textId="77777777" w:rsidR="00076D5D" w:rsidRDefault="00FE63B5" w:rsidP="00076D5D">
      <w:pPr>
        <w:pBdr>
          <w:top w:val="single" w:sz="4" w:space="1" w:color="auto"/>
        </w:pBdr>
        <w:rPr>
          <w:lang w:eastAsia="en-US"/>
        </w:rPr>
      </w:pPr>
      <w:r w:rsidRPr="00FE63B5">
        <w:rPr>
          <w:color w:val="0000FF"/>
          <w:lang w:eastAsia="en-US"/>
        </w:rPr>
        <w:t>S2-2106003</w:t>
      </w:r>
      <w:r>
        <w:rPr>
          <w:lang w:eastAsia="en-US"/>
        </w:rPr>
        <w:t xml:space="preserve"> (LS OUT) [DRAFT] Reply LS on Network Switching for MUSIM (Source: Qualcomm communications-France)</w:t>
      </w:r>
    </w:p>
    <w:p w14:paraId="725823F2" w14:textId="01CB846D" w:rsidR="00FE63B5" w:rsidRDefault="00FE63B5" w:rsidP="00FE63B5">
      <w:pPr>
        <w:rPr>
          <w:i/>
          <w:iCs/>
        </w:rPr>
      </w:pPr>
      <w:r w:rsidRPr="00076D5D">
        <w:rPr>
          <w:b/>
          <w:bCs/>
          <w:i/>
          <w:iCs/>
        </w:rPr>
        <w:t>e-mail comments:</w:t>
      </w:r>
      <w:r w:rsidRPr="00076D5D">
        <w:rPr>
          <w:b/>
          <w:bCs/>
          <w:i/>
          <w:iCs/>
        </w:rPr>
        <w:cr/>
      </w:r>
      <w:r w:rsidRPr="00076D5D">
        <w:rPr>
          <w:i/>
          <w:iCs/>
        </w:rPr>
        <w:t>Juan Zhang (Qualcomm) provides r01.</w:t>
      </w:r>
      <w:r w:rsidRPr="00076D5D">
        <w:rPr>
          <w:i/>
          <w:iCs/>
        </w:rPr>
        <w:cr/>
        <w:t>xiaowan (vivo) disagree original version and r01</w:t>
      </w:r>
      <w:r w:rsidRPr="00076D5D">
        <w:rPr>
          <w:i/>
          <w:iCs/>
        </w:rPr>
        <w:cr/>
        <w:t>Alessio(Nokia) comments that it is up to the UE to decide what to do also taking into account the differences. this is not in conflict with the text</w:t>
      </w:r>
      <w:r w:rsidRPr="00076D5D">
        <w:rPr>
          <w:i/>
          <w:iCs/>
        </w:rPr>
        <w:cr/>
        <w:t>Xiaowan(vivo) replies to Alessio(Nokia) : the text doesn't state what you said 'also taking into account the differences'</w:t>
      </w:r>
      <w:r w:rsidRPr="00076D5D">
        <w:rPr>
          <w:i/>
          <w:iCs/>
        </w:rPr>
        <w:cr/>
        <w:t>Juan Zhang (Qualcomm) replies to Xiaowan</w:t>
      </w:r>
      <w:r w:rsidRPr="00076D5D">
        <w:rPr>
          <w:i/>
          <w:iCs/>
        </w:rPr>
        <w:cr/>
        <w:t>Saso (Intel) provides r02</w:t>
      </w:r>
      <w:r w:rsidRPr="00076D5D">
        <w:rPr>
          <w:i/>
          <w:iCs/>
        </w:rPr>
        <w:cr/>
        <w:t>Steve (Huawei) provides r03</w:t>
      </w:r>
      <w:r w:rsidRPr="00076D5D">
        <w:rPr>
          <w:i/>
          <w:iCs/>
        </w:rPr>
        <w:cr/>
        <w:t>==== 8.X, 9.X Revisions Deadline ====</w:t>
      </w:r>
      <w:r w:rsidRPr="00076D5D">
        <w:rPr>
          <w:i/>
          <w:iCs/>
        </w:rPr>
        <w:cr/>
        <w:t>Juan Zhang (Qualcomm) provides r04</w:t>
      </w:r>
      <w:r w:rsidRPr="00076D5D">
        <w:rPr>
          <w:i/>
          <w:iCs/>
        </w:rPr>
        <w:cr/>
        <w:t>Curt (Charter) supports r03</w:t>
      </w:r>
      <w:r w:rsidRPr="00076D5D">
        <w:rPr>
          <w:i/>
          <w:iCs/>
        </w:rPr>
        <w:cr/>
        <w:t>xiaowan (vivo) replies</w:t>
      </w:r>
      <w:r w:rsidRPr="00076D5D">
        <w:rPr>
          <w:i/>
          <w:iCs/>
        </w:rPr>
        <w:cr/>
        <w:t>Juan Zhang (Qualcomm) provides r05 for further wording update</w:t>
      </w:r>
      <w:r w:rsidRPr="00076D5D">
        <w:rPr>
          <w:i/>
          <w:iCs/>
        </w:rPr>
        <w:cr/>
        <w:t>Steve (Huawei) is ok with r05</w:t>
      </w:r>
      <w:r w:rsidRPr="00076D5D">
        <w:rPr>
          <w:i/>
          <w:iCs/>
        </w:rPr>
        <w:cr/>
        <w:t>Qian (Ericsson) supports r05</w:t>
      </w:r>
      <w:r w:rsidRPr="00076D5D">
        <w:rPr>
          <w:i/>
          <w:iCs/>
        </w:rPr>
        <w:cr/>
        <w:t>Guillaume (MediaTek) also supports r05.</w:t>
      </w:r>
      <w:r w:rsidRPr="00076D5D">
        <w:rPr>
          <w:i/>
          <w:iCs/>
        </w:rPr>
        <w:cr/>
        <w:t>Steve (Huawei) checks of we send this should we note S2-2105596?</w:t>
      </w:r>
      <w:r w:rsidRPr="00076D5D">
        <w:rPr>
          <w:i/>
          <w:iCs/>
        </w:rPr>
        <w:cr/>
        <w:t>==== 8.X, 9.X Final Deadline ====</w:t>
      </w:r>
      <w:r w:rsidRPr="00076D5D">
        <w:rPr>
          <w:i/>
          <w:iCs/>
        </w:rPr>
        <w:cr/>
        <w:t>Saso (Intel) indicates that the proponents of 5596 have confirmed that they can live with certain revision of 6003. Therefore 6003 should be the LS reply.</w:t>
      </w:r>
    </w:p>
    <w:p w14:paraId="77A3EBD6" w14:textId="77777777" w:rsidR="00076D5D" w:rsidRPr="00076D5D" w:rsidRDefault="00076D5D" w:rsidP="00FE63B5">
      <w:pPr>
        <w:rPr>
          <w:i/>
          <w:iCs/>
        </w:rPr>
      </w:pPr>
    </w:p>
    <w:p w14:paraId="70A65DC8" w14:textId="5091B72B" w:rsidR="00FE63B5" w:rsidRPr="00FE63B5" w:rsidRDefault="00FE63B5" w:rsidP="00FE63B5">
      <w:pPr>
        <w:rPr>
          <w:b/>
          <w:bCs/>
          <w:lang w:eastAsia="en-US"/>
        </w:rPr>
      </w:pPr>
      <w:r w:rsidRPr="00FE63B5">
        <w:rPr>
          <w:b/>
          <w:bCs/>
          <w:lang w:eastAsia="en-US"/>
        </w:rPr>
        <w:lastRenderedPageBreak/>
        <w:t>Discussion and conclusion:</w:t>
      </w:r>
    </w:p>
    <w:p w14:paraId="714A199B" w14:textId="3339BBD6" w:rsidR="00FE63B5" w:rsidRDefault="00FE63B5" w:rsidP="00FE63B5">
      <w:r w:rsidRPr="00FE63B5">
        <w:rPr>
          <w:color w:val="0000FF"/>
          <w:lang w:eastAsia="en-US"/>
        </w:rPr>
        <w:t>S2-2106003r05</w:t>
      </w:r>
      <w:r>
        <w:rPr>
          <w:lang w:eastAsia="en-US"/>
        </w:rPr>
        <w:t xml:space="preserve">: This was provided by Qualcomm. </w:t>
      </w:r>
      <w:r w:rsidRPr="00FE63B5">
        <w:rPr>
          <w:color w:val="0000FF"/>
          <w:lang w:eastAsia="en-US"/>
        </w:rPr>
        <w:t>S2-2106003r05</w:t>
      </w:r>
      <w:r>
        <w:t xml:space="preserve"> was </w:t>
      </w:r>
      <w:r w:rsidRPr="002A1625">
        <w:rPr>
          <w:color w:val="FF0000"/>
        </w:rPr>
        <w:t xml:space="preserve">agreed </w:t>
      </w:r>
      <w:r>
        <w:t>and revised</w:t>
      </w:r>
      <w:r w:rsidR="002A1625">
        <w:t xml:space="preserve">, merging </w:t>
      </w:r>
      <w:r w:rsidR="002A1625" w:rsidRPr="00076D5D">
        <w:rPr>
          <w:color w:val="0000FF"/>
          <w:lang w:eastAsia="en-US"/>
        </w:rPr>
        <w:t>S2-2105596</w:t>
      </w:r>
      <w:r w:rsidR="002A1625">
        <w:t>,</w:t>
      </w:r>
      <w:r>
        <w:t xml:space="preserve"> in </w:t>
      </w:r>
      <w:r w:rsidRPr="00FE63B5">
        <w:rPr>
          <w:color w:val="0000FF"/>
        </w:rPr>
        <w:t>S2-2106673</w:t>
      </w:r>
      <w:r>
        <w:t xml:space="preserve">, which was </w:t>
      </w:r>
      <w:r w:rsidRPr="00C3284B">
        <w:rPr>
          <w:color w:val="FF0000"/>
          <w:lang w:eastAsia="en-US"/>
        </w:rPr>
        <w:t>approved</w:t>
      </w:r>
      <w:r>
        <w:t>.</w:t>
      </w:r>
    </w:p>
    <w:p w14:paraId="012CCEA2" w14:textId="77777777" w:rsidR="00076D5D" w:rsidRPr="00FE63B5" w:rsidRDefault="00076D5D" w:rsidP="00FE63B5">
      <w:pPr>
        <w:rPr>
          <w:lang w:eastAsia="en-US"/>
        </w:rPr>
      </w:pPr>
    </w:p>
    <w:p w14:paraId="42C54D30" w14:textId="77777777" w:rsidR="00076D5D" w:rsidRDefault="00FE63B5" w:rsidP="00076D5D">
      <w:pPr>
        <w:pBdr>
          <w:top w:val="single" w:sz="4" w:space="1" w:color="auto"/>
        </w:pBdr>
        <w:rPr>
          <w:lang w:eastAsia="en-US"/>
        </w:rPr>
      </w:pPr>
      <w:r w:rsidRPr="00FE63B5">
        <w:rPr>
          <w:color w:val="0000FF"/>
          <w:lang w:eastAsia="en-US"/>
        </w:rPr>
        <w:t>S2-2105807</w:t>
      </w:r>
      <w:r>
        <w:rPr>
          <w:lang w:eastAsia="en-US"/>
        </w:rPr>
        <w:t xml:space="preserve"> (CR) 23.501 CR3088: 5GS Connection release support for 5GC/NR (Source: Ericsson, Charter, Comcast)</w:t>
      </w:r>
    </w:p>
    <w:p w14:paraId="7550B828" w14:textId="03748027" w:rsidR="00FE63B5" w:rsidRDefault="00FE63B5" w:rsidP="00076D5D">
      <w:pPr>
        <w:pStyle w:val="FP"/>
        <w:rPr>
          <w:i/>
          <w:iCs/>
          <w:lang w:eastAsia="en-US"/>
        </w:rPr>
      </w:pPr>
      <w:r w:rsidRPr="00076D5D">
        <w:rPr>
          <w:b/>
          <w:bCs/>
          <w:i/>
          <w:iCs/>
          <w:lang w:eastAsia="en-US"/>
        </w:rPr>
        <w:t>e-mail comments:</w:t>
      </w:r>
      <w:r w:rsidRPr="00076D5D">
        <w:rPr>
          <w:b/>
          <w:bCs/>
          <w:i/>
          <w:iCs/>
          <w:lang w:eastAsia="en-US"/>
        </w:rPr>
        <w:cr/>
      </w:r>
      <w:r w:rsidRPr="00076D5D">
        <w:rPr>
          <w:i/>
          <w:iCs/>
          <w:lang w:eastAsia="en-US"/>
        </w:rPr>
        <w:t>xiaowan (vivo) comments</w:t>
      </w:r>
      <w:r w:rsidRPr="00076D5D">
        <w:rPr>
          <w:i/>
          <w:iCs/>
          <w:lang w:eastAsia="en-US"/>
        </w:rPr>
        <w:cr/>
        <w:t>Lars (Sony) provides r01</w:t>
      </w:r>
      <w:r w:rsidRPr="00076D5D">
        <w:rPr>
          <w:i/>
          <w:iCs/>
          <w:lang w:eastAsia="en-US"/>
        </w:rPr>
        <w:cr/>
        <w:t>Juan Zhang (Qualcomm) provides r03.</w:t>
      </w:r>
      <w:r w:rsidRPr="00076D5D">
        <w:rPr>
          <w:i/>
          <w:iCs/>
          <w:lang w:eastAsia="en-US"/>
        </w:rPr>
        <w:cr/>
        <w:t>Curt (Charter) comments</w:t>
      </w:r>
      <w:r w:rsidRPr="00076D5D">
        <w:rPr>
          <w:i/>
          <w:iCs/>
          <w:lang w:eastAsia="en-US"/>
        </w:rPr>
        <w:cr/>
        <w:t>Steve (Huawei) comments</w:t>
      </w:r>
      <w:r w:rsidRPr="00076D5D">
        <w:rPr>
          <w:i/>
          <w:iCs/>
          <w:lang w:eastAsia="en-US"/>
        </w:rPr>
        <w:cr/>
        <w:t>xiaowan (vivo) provides r04</w:t>
      </w:r>
      <w:r w:rsidRPr="00076D5D">
        <w:rPr>
          <w:i/>
          <w:iCs/>
          <w:lang w:eastAsia="en-US"/>
        </w:rPr>
        <w:cr/>
        <w:t>Curt (Charter) provides r05.</w:t>
      </w:r>
      <w:r w:rsidRPr="00076D5D">
        <w:rPr>
          <w:i/>
          <w:iCs/>
          <w:lang w:eastAsia="en-US"/>
        </w:rPr>
        <w:cr/>
        <w:t>Saso (Intel) comments.</w:t>
      </w:r>
      <w:r w:rsidRPr="00076D5D">
        <w:rPr>
          <w:i/>
          <w:iCs/>
          <w:lang w:eastAsia="en-US"/>
        </w:rPr>
        <w:cr/>
        <w:t>Qian (Ericsson) provides comments.</w:t>
      </w:r>
      <w:r w:rsidRPr="00076D5D">
        <w:rPr>
          <w:i/>
          <w:iCs/>
          <w:lang w:eastAsia="en-US"/>
        </w:rPr>
        <w:cr/>
        <w:t>Juan Zhang (Qualcomm) provides comments</w:t>
      </w:r>
      <w:r w:rsidRPr="00076D5D">
        <w:rPr>
          <w:i/>
          <w:iCs/>
          <w:lang w:eastAsia="en-US"/>
        </w:rPr>
        <w:cr/>
        <w:t>Saso (Intel) replies to Qian (Ericsson).</w:t>
      </w:r>
      <w:r w:rsidRPr="00076D5D">
        <w:rPr>
          <w:i/>
          <w:iCs/>
          <w:lang w:eastAsia="en-US"/>
        </w:rPr>
        <w:cr/>
        <w:t>Steve (Huawei) provides r06</w:t>
      </w:r>
      <w:r w:rsidRPr="00076D5D">
        <w:rPr>
          <w:i/>
          <w:iCs/>
          <w:lang w:eastAsia="en-US"/>
        </w:rPr>
        <w:cr/>
        <w:t>Lars (Sony) provides r07</w:t>
      </w:r>
      <w:r w:rsidRPr="00076D5D">
        <w:rPr>
          <w:i/>
          <w:iCs/>
          <w:lang w:eastAsia="en-US"/>
        </w:rPr>
        <w:cr/>
        <w:t>Juan Zhang (Qualcomm) provides r08.</w:t>
      </w:r>
      <w:r w:rsidRPr="00076D5D">
        <w:rPr>
          <w:i/>
          <w:iCs/>
          <w:lang w:eastAsia="en-US"/>
        </w:rPr>
        <w:cr/>
        <w:t>Lars (Sony) r08 looks good, fixing typo in NOTE 1 and provides r09.</w:t>
      </w:r>
      <w:r w:rsidRPr="00076D5D">
        <w:rPr>
          <w:i/>
          <w:iCs/>
          <w:lang w:eastAsia="en-US"/>
        </w:rPr>
        <w:cr/>
        <w:t>Qian (Ericsson) comments and provides r10.</w:t>
      </w:r>
      <w:r w:rsidRPr="00076D5D">
        <w:rPr>
          <w:i/>
          <w:iCs/>
          <w:lang w:eastAsia="en-US"/>
        </w:rPr>
        <w:cr/>
        <w:t>Juan Zhang (Qualcomm) is OK with r10.</w:t>
      </w:r>
      <w:r w:rsidRPr="00076D5D">
        <w:rPr>
          <w:i/>
          <w:iCs/>
          <w:lang w:eastAsia="en-US"/>
        </w:rPr>
        <w:cr/>
        <w:t>Steve (Huawei) approach in r10 is fine, minor editorial update in r11.</w:t>
      </w:r>
      <w:r w:rsidRPr="00076D5D">
        <w:rPr>
          <w:i/>
          <w:iCs/>
          <w:lang w:eastAsia="en-US"/>
        </w:rPr>
        <w:cr/>
        <w:t>Alessio(Nokia) provides r12</w:t>
      </w:r>
      <w:r w:rsidRPr="00076D5D">
        <w:rPr>
          <w:i/>
          <w:iCs/>
          <w:lang w:eastAsia="en-US"/>
        </w:rPr>
        <w:cr/>
        <w:t>Qian (Ericsson) comments and provides r13.</w:t>
      </w:r>
      <w:r w:rsidRPr="00076D5D">
        <w:rPr>
          <w:i/>
          <w:iCs/>
          <w:lang w:eastAsia="en-US"/>
        </w:rPr>
        <w:cr/>
        <w:t>Myungjune (LGE) provides r14.</w:t>
      </w:r>
      <w:r w:rsidRPr="00076D5D">
        <w:rPr>
          <w:i/>
          <w:iCs/>
          <w:lang w:eastAsia="en-US"/>
        </w:rPr>
        <w:cr/>
        <w:t>Juan Zhang (Qualcomm) is fine with r14.</w:t>
      </w:r>
      <w:r w:rsidRPr="00076D5D">
        <w:rPr>
          <w:i/>
          <w:iCs/>
          <w:lang w:eastAsia="en-US"/>
        </w:rPr>
        <w:cr/>
        <w:t>Lars (Sony) we are also fine with r14, fixing one type and provides r15.</w:t>
      </w:r>
      <w:r w:rsidRPr="00076D5D">
        <w:rPr>
          <w:i/>
          <w:iCs/>
          <w:lang w:eastAsia="en-US"/>
        </w:rPr>
        <w:cr/>
        <w:t>xiaowan (vivo) disagree r14, r15 and provide r16</w:t>
      </w:r>
      <w:r w:rsidRPr="00076D5D">
        <w:rPr>
          <w:i/>
          <w:iCs/>
          <w:lang w:eastAsia="en-US"/>
        </w:rPr>
        <w:cr/>
      </w:r>
      <w:proofErr w:type="spellStart"/>
      <w:r w:rsidRPr="00076D5D">
        <w:rPr>
          <w:i/>
          <w:iCs/>
          <w:lang w:eastAsia="en-US"/>
        </w:rPr>
        <w:t>alessio</w:t>
      </w:r>
      <w:proofErr w:type="spellEnd"/>
      <w:r w:rsidRPr="00076D5D">
        <w:rPr>
          <w:i/>
          <w:iCs/>
          <w:lang w:eastAsia="en-US"/>
        </w:rPr>
        <w:t>(Nokia provides r17 to clean up and provide improved text and support.</w:t>
      </w:r>
      <w:r w:rsidRPr="00076D5D">
        <w:rPr>
          <w:i/>
          <w:iCs/>
          <w:lang w:eastAsia="en-US"/>
        </w:rPr>
        <w:cr/>
        <w:t>Qian (Ericsson) provides comments and r18.</w:t>
      </w:r>
      <w:r w:rsidRPr="00076D5D">
        <w:rPr>
          <w:i/>
          <w:iCs/>
          <w:lang w:eastAsia="en-US"/>
        </w:rPr>
        <w:cr/>
        <w:t>Juan Zhang (Qualcomm) comments and provides r19.</w:t>
      </w:r>
      <w:r w:rsidRPr="00076D5D">
        <w:rPr>
          <w:i/>
          <w:iCs/>
          <w:lang w:eastAsia="en-US"/>
        </w:rPr>
        <w:cr/>
      </w:r>
      <w:proofErr w:type="spellStart"/>
      <w:r w:rsidRPr="00076D5D">
        <w:rPr>
          <w:i/>
          <w:iCs/>
          <w:lang w:eastAsia="en-US"/>
        </w:rPr>
        <w:t>alessio</w:t>
      </w:r>
      <w:proofErr w:type="spellEnd"/>
      <w:r w:rsidRPr="00076D5D">
        <w:rPr>
          <w:i/>
          <w:iCs/>
          <w:lang w:eastAsia="en-US"/>
        </w:rPr>
        <w:t>(Nokia) is ok with r19.</w:t>
      </w:r>
      <w:r w:rsidRPr="00076D5D">
        <w:rPr>
          <w:i/>
          <w:iCs/>
          <w:lang w:eastAsia="en-US"/>
        </w:rPr>
        <w:cr/>
        <w:t>xiaowan (vivo) provides r20</w:t>
      </w:r>
      <w:r w:rsidRPr="00076D5D">
        <w:rPr>
          <w:i/>
          <w:iCs/>
          <w:lang w:eastAsia="en-US"/>
        </w:rPr>
        <w:cr/>
        <w:t>Saso (Intel) provides r21</w:t>
      </w:r>
      <w:r w:rsidRPr="00076D5D">
        <w:rPr>
          <w:i/>
          <w:iCs/>
          <w:lang w:eastAsia="en-US"/>
        </w:rPr>
        <w:cr/>
        <w:t>Juan Zhang (Qualcomm) supports r19 or r21.</w:t>
      </w:r>
      <w:r w:rsidRPr="00076D5D">
        <w:rPr>
          <w:i/>
          <w:iCs/>
          <w:lang w:eastAsia="en-US"/>
        </w:rPr>
        <w:cr/>
        <w:t>xiaowan (vivo) comments and provide r22</w:t>
      </w:r>
      <w:r w:rsidRPr="00076D5D">
        <w:rPr>
          <w:i/>
          <w:iCs/>
          <w:lang w:eastAsia="en-US"/>
        </w:rPr>
        <w:cr/>
        <w:t xml:space="preserve">Saso (Intel) invites Xiaowan to check the LS reply in S2-2106003r02. This should alleviate </w:t>
      </w:r>
      <w:proofErr w:type="spellStart"/>
      <w:r w:rsidRPr="00076D5D">
        <w:rPr>
          <w:i/>
          <w:iCs/>
          <w:lang w:eastAsia="en-US"/>
        </w:rPr>
        <w:t>vivo's</w:t>
      </w:r>
      <w:proofErr w:type="spellEnd"/>
      <w:r w:rsidRPr="00076D5D">
        <w:rPr>
          <w:i/>
          <w:iCs/>
          <w:lang w:eastAsia="en-US"/>
        </w:rPr>
        <w:t xml:space="preserve"> concern and allow SA2#146E to proceed with r21 of this document.</w:t>
      </w:r>
      <w:r w:rsidRPr="00076D5D">
        <w:rPr>
          <w:i/>
          <w:iCs/>
          <w:lang w:eastAsia="en-US"/>
        </w:rPr>
        <w:cr/>
        <w:t>==== 8.X, 9.X Revisions Deadline ====</w:t>
      </w:r>
      <w:r w:rsidRPr="00076D5D">
        <w:rPr>
          <w:i/>
          <w:iCs/>
          <w:lang w:eastAsia="en-US"/>
        </w:rPr>
        <w:cr/>
        <w:t>Xiaowan(vivo) replies to Saso (Intel) that the wording in S2-2106003r03/r04 is acceptable</w:t>
      </w:r>
      <w:r w:rsidRPr="00076D5D">
        <w:rPr>
          <w:i/>
          <w:iCs/>
          <w:lang w:eastAsia="en-US"/>
        </w:rPr>
        <w:cr/>
        <w:t>Juan Zhang (Qualcomm) provides r23 to add the example in NOTE 1.</w:t>
      </w:r>
      <w:r w:rsidRPr="00076D5D">
        <w:rPr>
          <w:i/>
          <w:iCs/>
          <w:lang w:eastAsia="en-US"/>
        </w:rPr>
        <w:cr/>
        <w:t>Qian (Ericsson) can accept r21 or r22.</w:t>
      </w:r>
      <w:r w:rsidRPr="00076D5D">
        <w:rPr>
          <w:i/>
          <w:iCs/>
          <w:lang w:eastAsia="en-US"/>
        </w:rPr>
        <w:cr/>
        <w:t>Juan Zhang (Qualcomm) replies to Qian</w:t>
      </w:r>
      <w:r w:rsidRPr="00076D5D">
        <w:rPr>
          <w:i/>
          <w:iCs/>
          <w:lang w:eastAsia="en-US"/>
        </w:rPr>
        <w:cr/>
        <w:t>Qian (Ericsson) asks further questions</w:t>
      </w:r>
      <w:r w:rsidRPr="00076D5D">
        <w:rPr>
          <w:i/>
          <w:iCs/>
          <w:lang w:eastAsia="en-US"/>
        </w:rPr>
        <w:cr/>
        <w:t>Juan Zhang (Qualcomm) provides r24</w:t>
      </w:r>
      <w:r w:rsidRPr="00076D5D">
        <w:rPr>
          <w:i/>
          <w:iCs/>
          <w:lang w:eastAsia="en-US"/>
        </w:rPr>
        <w:cr/>
        <w:t>Qian (Ericsson) says ok with r24</w:t>
      </w:r>
      <w:r w:rsidRPr="00076D5D">
        <w:rPr>
          <w:i/>
          <w:iCs/>
          <w:lang w:eastAsia="en-US"/>
        </w:rPr>
        <w:cr/>
        <w:t>Saso (Intel) supports r24.</w:t>
      </w:r>
      <w:r w:rsidRPr="00076D5D">
        <w:rPr>
          <w:i/>
          <w:iCs/>
          <w:lang w:eastAsia="en-US"/>
        </w:rPr>
        <w:cr/>
        <w:t>Xiaowan (vivo) can live with r24, but disagree r23</w:t>
      </w:r>
      <w:r w:rsidRPr="00076D5D">
        <w:rPr>
          <w:i/>
          <w:iCs/>
          <w:lang w:eastAsia="en-US"/>
        </w:rPr>
        <w:cr/>
        <w:t>Qian (Ericsson) addresses the comment from Xiaowan(vivo) in r25</w:t>
      </w:r>
      <w:r w:rsidRPr="00076D5D">
        <w:rPr>
          <w:i/>
          <w:iCs/>
          <w:lang w:eastAsia="en-US"/>
        </w:rPr>
        <w:cr/>
        <w:t>Alessio(Nokia) provides some editorials in r26.</w:t>
      </w:r>
      <w:r w:rsidRPr="00076D5D">
        <w:rPr>
          <w:i/>
          <w:iCs/>
          <w:lang w:eastAsia="en-US"/>
        </w:rPr>
        <w:cr/>
        <w:t>Juan Zhang (Qualcomm) replies to Qian.</w:t>
      </w:r>
      <w:r w:rsidRPr="00076D5D">
        <w:rPr>
          <w:i/>
          <w:iCs/>
          <w:lang w:eastAsia="en-US"/>
        </w:rPr>
        <w:cr/>
        <w:t>Steve (Huawei) provides r27, another editorial version.</w:t>
      </w:r>
      <w:r w:rsidRPr="00076D5D">
        <w:rPr>
          <w:i/>
          <w:iCs/>
          <w:lang w:eastAsia="en-US"/>
        </w:rPr>
        <w:cr/>
        <w:t>Qian (Ericsson) indicates that r27 seems a good revision to go and requests this to be discussed in CC#4</w:t>
      </w:r>
      <w:r w:rsidRPr="00076D5D">
        <w:rPr>
          <w:i/>
          <w:iCs/>
          <w:lang w:eastAsia="en-US"/>
        </w:rPr>
        <w:cr/>
        <w:t>==== 8.X, 9.X Final Deadline ====</w:t>
      </w:r>
    </w:p>
    <w:p w14:paraId="276506C6" w14:textId="77777777" w:rsidR="00076D5D" w:rsidRPr="00076D5D" w:rsidRDefault="00076D5D" w:rsidP="00076D5D">
      <w:pPr>
        <w:pStyle w:val="FP"/>
        <w:rPr>
          <w:i/>
          <w:iCs/>
          <w:lang w:eastAsia="en-US"/>
        </w:rPr>
      </w:pPr>
    </w:p>
    <w:p w14:paraId="0CC7FF74" w14:textId="2EFFC072" w:rsidR="00FE63B5" w:rsidRPr="00076D5D" w:rsidRDefault="00FE63B5" w:rsidP="00FE63B5">
      <w:pPr>
        <w:rPr>
          <w:b/>
          <w:bCs/>
          <w:lang w:eastAsia="en-US"/>
        </w:rPr>
      </w:pPr>
      <w:r w:rsidRPr="00076D5D">
        <w:rPr>
          <w:b/>
          <w:bCs/>
          <w:lang w:eastAsia="en-US"/>
        </w:rPr>
        <w:t>Discussion and conclusion:</w:t>
      </w:r>
    </w:p>
    <w:p w14:paraId="262F0A46" w14:textId="77777777" w:rsidR="00FE63B5" w:rsidRDefault="00FE63B5" w:rsidP="00FE63B5">
      <w:r w:rsidRPr="00FE63B5">
        <w:rPr>
          <w:color w:val="0000FF"/>
          <w:lang w:eastAsia="en-US"/>
        </w:rPr>
        <w:t>S2-2105807</w:t>
      </w:r>
      <w:r>
        <w:rPr>
          <w:color w:val="0000FF"/>
          <w:lang w:eastAsia="en-US"/>
        </w:rPr>
        <w:t>r21</w:t>
      </w:r>
      <w:r>
        <w:rPr>
          <w:lang w:eastAsia="en-US"/>
        </w:rPr>
        <w:t xml:space="preserve">: Ericsson suggested some corrections to r21. </w:t>
      </w:r>
      <w:r w:rsidRPr="00FE63B5">
        <w:rPr>
          <w:color w:val="0000FF"/>
          <w:lang w:eastAsia="en-US"/>
        </w:rPr>
        <w:t>S2-2105807</w:t>
      </w:r>
      <w:r>
        <w:rPr>
          <w:color w:val="0000FF"/>
          <w:lang w:eastAsia="en-US"/>
        </w:rPr>
        <w:t>r21</w:t>
      </w:r>
      <w:r>
        <w:t xml:space="preserve"> with changes </w:t>
      </w:r>
      <w:r>
        <w:rPr>
          <w:lang w:eastAsia="en-US"/>
        </w:rPr>
        <w:t xml:space="preserve">was </w:t>
      </w:r>
      <w:r w:rsidRPr="002A1625">
        <w:rPr>
          <w:color w:val="FF0000"/>
          <w:lang w:eastAsia="en-US"/>
        </w:rPr>
        <w:t>agreed</w:t>
      </w:r>
      <w:r>
        <w:rPr>
          <w:lang w:eastAsia="en-US"/>
        </w:rPr>
        <w:t xml:space="preserve">. This was revised to </w:t>
      </w:r>
      <w:r w:rsidRPr="002A1625">
        <w:rPr>
          <w:color w:val="0000FF"/>
          <w:lang w:eastAsia="en-US"/>
        </w:rPr>
        <w:t>S2-2106674</w:t>
      </w:r>
      <w:r>
        <w:t xml:space="preserve">, which was </w:t>
      </w:r>
      <w:r w:rsidRPr="00C3284B">
        <w:rPr>
          <w:color w:val="FF0000"/>
          <w:lang w:eastAsia="en-US"/>
        </w:rPr>
        <w:t>approved</w:t>
      </w:r>
      <w:r>
        <w:t>.</w:t>
      </w:r>
    </w:p>
    <w:p w14:paraId="07B0BE68" w14:textId="77777777" w:rsidR="00076D5D" w:rsidRPr="00FE63B5" w:rsidRDefault="00076D5D" w:rsidP="00FE63B5">
      <w:pPr>
        <w:rPr>
          <w:lang w:eastAsia="en-US"/>
        </w:rPr>
      </w:pPr>
    </w:p>
    <w:p w14:paraId="75A9DF1E" w14:textId="77777777" w:rsidR="00076D5D" w:rsidRDefault="00FE63B5" w:rsidP="00076D5D">
      <w:pPr>
        <w:pBdr>
          <w:top w:val="single" w:sz="4" w:space="1" w:color="auto"/>
        </w:pBdr>
        <w:rPr>
          <w:lang w:eastAsia="en-US"/>
        </w:rPr>
      </w:pPr>
      <w:r w:rsidRPr="00FE63B5">
        <w:rPr>
          <w:color w:val="0000FF"/>
          <w:lang w:eastAsia="en-US"/>
        </w:rPr>
        <w:t>S2-2106477</w:t>
      </w:r>
      <w:r>
        <w:rPr>
          <w:lang w:eastAsia="en-US"/>
        </w:rPr>
        <w:t xml:space="preserve"> (CR) 23.501 CR3229: Deleting PRs in </w:t>
      </w:r>
      <w:proofErr w:type="spellStart"/>
      <w:r>
        <w:rPr>
          <w:lang w:eastAsia="en-US"/>
        </w:rPr>
        <w:t>non allowed</w:t>
      </w:r>
      <w:proofErr w:type="spellEnd"/>
      <w:r>
        <w:rPr>
          <w:lang w:eastAsia="en-US"/>
        </w:rPr>
        <w:t xml:space="preserve"> area (Source: Samsung)</w:t>
      </w:r>
    </w:p>
    <w:p w14:paraId="2486939C" w14:textId="2285533B" w:rsidR="00FE63B5" w:rsidRPr="00076D5D" w:rsidRDefault="00FE63B5" w:rsidP="00076D5D">
      <w:pPr>
        <w:pStyle w:val="FP"/>
        <w:rPr>
          <w:i/>
          <w:iCs/>
          <w:lang w:eastAsia="en-US"/>
        </w:rPr>
      </w:pPr>
      <w:r w:rsidRPr="00076D5D">
        <w:rPr>
          <w:b/>
          <w:bCs/>
          <w:i/>
          <w:iCs/>
          <w:lang w:eastAsia="en-US"/>
        </w:rPr>
        <w:lastRenderedPageBreak/>
        <w:t>e-mail comments:</w:t>
      </w:r>
      <w:r w:rsidRPr="00076D5D">
        <w:rPr>
          <w:b/>
          <w:bCs/>
          <w:i/>
          <w:iCs/>
          <w:lang w:eastAsia="en-US"/>
        </w:rPr>
        <w:cr/>
      </w:r>
      <w:r w:rsidRPr="00076D5D">
        <w:rPr>
          <w:i/>
          <w:iCs/>
          <w:lang w:eastAsia="en-US"/>
        </w:rPr>
        <w:t>Qian (Ericsson) asks questions for clarification</w:t>
      </w:r>
      <w:r w:rsidRPr="00076D5D">
        <w:rPr>
          <w:i/>
          <w:iCs/>
          <w:lang w:eastAsia="en-US"/>
        </w:rPr>
        <w:cr/>
        <w:t>Myungjune (LGE) comments.</w:t>
      </w:r>
      <w:r w:rsidRPr="00076D5D">
        <w:rPr>
          <w:i/>
          <w:iCs/>
          <w:lang w:eastAsia="en-US"/>
        </w:rPr>
        <w:cr/>
        <w:t>Lalith(Samsung) replies to Myungjune (LGE) and Qian (Ericsson)</w:t>
      </w:r>
      <w:r w:rsidRPr="00076D5D">
        <w:rPr>
          <w:i/>
          <w:iCs/>
          <w:lang w:eastAsia="en-US"/>
        </w:rPr>
        <w:cr/>
        <w:t>Juan Zhang (Qualcomm) provides comments</w:t>
      </w:r>
      <w:r w:rsidRPr="00076D5D">
        <w:rPr>
          <w:i/>
          <w:iCs/>
          <w:lang w:eastAsia="en-US"/>
        </w:rPr>
        <w:cr/>
        <w:t>Myungjune (LGE) replies.</w:t>
      </w:r>
      <w:r w:rsidRPr="00076D5D">
        <w:rPr>
          <w:i/>
          <w:iCs/>
          <w:lang w:eastAsia="en-US"/>
        </w:rPr>
        <w:cr/>
        <w:t>Qian Chen (Ericsson) comments.</w:t>
      </w:r>
      <w:r w:rsidRPr="00076D5D">
        <w:rPr>
          <w:i/>
          <w:iCs/>
          <w:lang w:eastAsia="en-US"/>
        </w:rPr>
        <w:cr/>
        <w:t>Lalith(Samsung) replies to Qian Chen (Ericsson)</w:t>
      </w:r>
      <w:r w:rsidRPr="00076D5D">
        <w:rPr>
          <w:i/>
          <w:iCs/>
          <w:lang w:eastAsia="en-US"/>
        </w:rPr>
        <w:cr/>
        <w:t>Lalith(Samsung) replies to Juan Zhang (Qualcomm)</w:t>
      </w:r>
      <w:r w:rsidRPr="00076D5D">
        <w:rPr>
          <w:i/>
          <w:iCs/>
          <w:lang w:eastAsia="en-US"/>
        </w:rPr>
        <w:cr/>
        <w:t xml:space="preserve">Lalith(Samsung) </w:t>
      </w:r>
      <w:proofErr w:type="spellStart"/>
      <w:r w:rsidRPr="00076D5D">
        <w:rPr>
          <w:i/>
          <w:iCs/>
          <w:lang w:eastAsia="en-US"/>
        </w:rPr>
        <w:t>replie</w:t>
      </w:r>
      <w:proofErr w:type="spellEnd"/>
      <w:r w:rsidRPr="00076D5D">
        <w:rPr>
          <w:i/>
          <w:iCs/>
          <w:lang w:eastAsia="en-US"/>
        </w:rPr>
        <w:t xml:space="preserve"> to Myungjune (LGE)</w:t>
      </w:r>
      <w:r w:rsidRPr="00076D5D">
        <w:rPr>
          <w:i/>
          <w:iCs/>
          <w:lang w:eastAsia="en-US"/>
        </w:rPr>
        <w:cr/>
        <w:t>Qian Chen (Ericsson) provides further comments.</w:t>
      </w:r>
      <w:r w:rsidRPr="00076D5D">
        <w:rPr>
          <w:i/>
          <w:iCs/>
          <w:lang w:eastAsia="en-US"/>
        </w:rPr>
        <w:cr/>
        <w:t>Juan Zhang (Qualcomm) replies to Lalith (Samsung)</w:t>
      </w:r>
      <w:r w:rsidRPr="00076D5D">
        <w:rPr>
          <w:i/>
          <w:iCs/>
          <w:lang w:eastAsia="en-US"/>
        </w:rPr>
        <w:cr/>
        <w:t>Lalith(Samsung) replies to Myungjune (LGE) .</w:t>
      </w:r>
      <w:r w:rsidRPr="00076D5D">
        <w:rPr>
          <w:i/>
          <w:iCs/>
          <w:lang w:eastAsia="en-US"/>
        </w:rPr>
        <w:cr/>
        <w:t>Myungjune (LGE) replies to Lalith (Samsung) .</w:t>
      </w:r>
      <w:r w:rsidRPr="00076D5D">
        <w:rPr>
          <w:i/>
          <w:iCs/>
          <w:lang w:eastAsia="en-US"/>
        </w:rPr>
        <w:cr/>
      </w:r>
      <w:proofErr w:type="spellStart"/>
      <w:r w:rsidRPr="00076D5D">
        <w:rPr>
          <w:i/>
          <w:iCs/>
          <w:lang w:eastAsia="en-US"/>
        </w:rPr>
        <w:t>alessio</w:t>
      </w:r>
      <w:proofErr w:type="spellEnd"/>
      <w:r w:rsidRPr="00076D5D">
        <w:rPr>
          <w:i/>
          <w:iCs/>
          <w:lang w:eastAsia="en-US"/>
        </w:rPr>
        <w:t>(Nokia) asks a question</w:t>
      </w:r>
      <w:r w:rsidRPr="00076D5D">
        <w:rPr>
          <w:i/>
          <w:iCs/>
          <w:lang w:eastAsia="en-US"/>
        </w:rPr>
        <w:cr/>
        <w:t xml:space="preserve">Lalith(Samsung) replies to </w:t>
      </w:r>
      <w:proofErr w:type="spellStart"/>
      <w:r w:rsidRPr="00076D5D">
        <w:rPr>
          <w:i/>
          <w:iCs/>
          <w:lang w:eastAsia="en-US"/>
        </w:rPr>
        <w:t>alessio</w:t>
      </w:r>
      <w:proofErr w:type="spellEnd"/>
      <w:r w:rsidRPr="00076D5D">
        <w:rPr>
          <w:i/>
          <w:iCs/>
          <w:lang w:eastAsia="en-US"/>
        </w:rPr>
        <w:t>(Nokia)</w:t>
      </w:r>
      <w:r w:rsidRPr="00076D5D">
        <w:rPr>
          <w:i/>
          <w:iCs/>
          <w:lang w:eastAsia="en-US"/>
        </w:rPr>
        <w:cr/>
      </w:r>
      <w:proofErr w:type="spellStart"/>
      <w:r w:rsidRPr="00076D5D">
        <w:rPr>
          <w:i/>
          <w:iCs/>
          <w:lang w:eastAsia="en-US"/>
        </w:rPr>
        <w:t>alessio</w:t>
      </w:r>
      <w:proofErr w:type="spellEnd"/>
      <w:r w:rsidRPr="00076D5D">
        <w:rPr>
          <w:i/>
          <w:iCs/>
          <w:lang w:eastAsia="en-US"/>
        </w:rPr>
        <w:t>(Nokia) proposes to postpone the topic to the next meeting as the topic is new and deserved to be dealt with properly</w:t>
      </w:r>
      <w:r w:rsidRPr="00076D5D">
        <w:rPr>
          <w:i/>
          <w:iCs/>
          <w:lang w:eastAsia="en-US"/>
        </w:rPr>
        <w:cr/>
      </w:r>
      <w:proofErr w:type="spellStart"/>
      <w:r w:rsidRPr="00076D5D">
        <w:rPr>
          <w:i/>
          <w:iCs/>
          <w:lang w:eastAsia="en-US"/>
        </w:rPr>
        <w:t>alessio</w:t>
      </w:r>
      <w:proofErr w:type="spellEnd"/>
      <w:r w:rsidRPr="00076D5D">
        <w:rPr>
          <w:i/>
          <w:iCs/>
          <w:lang w:eastAsia="en-US"/>
        </w:rPr>
        <w:t>(Nokia) replies</w:t>
      </w:r>
      <w:r w:rsidRPr="00076D5D">
        <w:rPr>
          <w:i/>
          <w:iCs/>
          <w:lang w:eastAsia="en-US"/>
        </w:rPr>
        <w:cr/>
      </w:r>
      <w:proofErr w:type="spellStart"/>
      <w:r w:rsidRPr="00076D5D">
        <w:rPr>
          <w:i/>
          <w:iCs/>
          <w:lang w:eastAsia="en-US"/>
        </w:rPr>
        <w:t>alessio</w:t>
      </w:r>
      <w:proofErr w:type="spellEnd"/>
      <w:r w:rsidRPr="00076D5D">
        <w:rPr>
          <w:i/>
          <w:iCs/>
          <w:lang w:eastAsia="en-US"/>
        </w:rPr>
        <w:t>(Nokia) has no problem to allow this CR to progress if UE vendors are ok with it.</w:t>
      </w:r>
      <w:r w:rsidRPr="00076D5D">
        <w:rPr>
          <w:i/>
          <w:iCs/>
          <w:lang w:eastAsia="en-US"/>
        </w:rPr>
        <w:cr/>
        <w:t>Steve (Huawei) asks a question</w:t>
      </w:r>
      <w:r w:rsidRPr="00076D5D">
        <w:rPr>
          <w:i/>
          <w:iCs/>
          <w:lang w:eastAsia="en-US"/>
        </w:rPr>
        <w:cr/>
        <w:t>Lalith(Samsung) replies to Steve (Huawei)</w:t>
      </w:r>
      <w:r w:rsidRPr="00076D5D">
        <w:rPr>
          <w:i/>
          <w:iCs/>
          <w:lang w:eastAsia="en-US"/>
        </w:rPr>
        <w:cr/>
        <w:t>Juan Zhang (Qualcomm) provides to Lalith</w:t>
      </w:r>
      <w:r w:rsidRPr="00076D5D">
        <w:rPr>
          <w:i/>
          <w:iCs/>
          <w:lang w:eastAsia="en-US"/>
        </w:rPr>
        <w:cr/>
        <w:t>Steve (Huawei) comments</w:t>
      </w:r>
      <w:r w:rsidRPr="00076D5D">
        <w:rPr>
          <w:i/>
          <w:iCs/>
          <w:lang w:eastAsia="en-US"/>
        </w:rPr>
        <w:cr/>
        <w:t>Jianning (Xiaomi) provides comment</w:t>
      </w:r>
      <w:r w:rsidRPr="00076D5D">
        <w:rPr>
          <w:i/>
          <w:iCs/>
          <w:lang w:eastAsia="en-US"/>
        </w:rPr>
        <w:cr/>
        <w:t>Lalith(Samsung) replies to Jianning (Xiaomi)</w:t>
      </w:r>
      <w:r w:rsidRPr="00076D5D">
        <w:rPr>
          <w:i/>
          <w:iCs/>
          <w:lang w:eastAsia="en-US"/>
        </w:rPr>
        <w:cr/>
        <w:t>Jianning (Xiaomi) provides further comment</w:t>
      </w:r>
      <w:r w:rsidRPr="00076D5D">
        <w:rPr>
          <w:i/>
          <w:iCs/>
          <w:lang w:eastAsia="en-US"/>
        </w:rPr>
        <w:cr/>
        <w:t>Saso (Intel) comments</w:t>
      </w:r>
      <w:r w:rsidRPr="00076D5D">
        <w:rPr>
          <w:i/>
          <w:iCs/>
          <w:lang w:eastAsia="en-US"/>
        </w:rPr>
        <w:cr/>
        <w:t>Lalith(Samsung) replies to Saso (Intel)</w:t>
      </w:r>
      <w:r w:rsidRPr="00076D5D">
        <w:rPr>
          <w:i/>
          <w:iCs/>
          <w:lang w:eastAsia="en-US"/>
        </w:rPr>
        <w:cr/>
        <w:t>Alessio(Nokia) confirms that if UE vendors or other players are happy to proceed at this meeting we are also happy. we are also equally happy to postpone.</w:t>
      </w:r>
      <w:r w:rsidRPr="00076D5D">
        <w:rPr>
          <w:i/>
          <w:iCs/>
          <w:lang w:eastAsia="en-US"/>
        </w:rPr>
        <w:cr/>
        <w:t>==== 8.X, 9.X Revisions Deadline ====</w:t>
      </w:r>
      <w:r w:rsidRPr="00076D5D">
        <w:rPr>
          <w:i/>
          <w:iCs/>
          <w:lang w:eastAsia="en-US"/>
        </w:rPr>
        <w:cr/>
        <w:t xml:space="preserve">Jianning (Xiaomi) prefer to postpone this for next meeting, as Lalith (Samsung) brings a good issue that we need </w:t>
      </w:r>
      <w:proofErr w:type="spellStart"/>
      <w:r w:rsidRPr="00076D5D">
        <w:rPr>
          <w:i/>
          <w:iCs/>
          <w:lang w:eastAsia="en-US"/>
        </w:rPr>
        <w:t>furhter</w:t>
      </w:r>
      <w:proofErr w:type="spellEnd"/>
      <w:r w:rsidRPr="00076D5D">
        <w:rPr>
          <w:i/>
          <w:iCs/>
          <w:lang w:eastAsia="en-US"/>
        </w:rPr>
        <w:t xml:space="preserve"> work on this.</w:t>
      </w:r>
    </w:p>
    <w:p w14:paraId="1CD56DE7" w14:textId="53B85A9A" w:rsidR="00FE63B5" w:rsidRPr="00076D5D" w:rsidRDefault="00FE63B5" w:rsidP="00076D5D">
      <w:pPr>
        <w:pStyle w:val="FP"/>
        <w:rPr>
          <w:i/>
          <w:iCs/>
          <w:lang w:eastAsia="en-US"/>
        </w:rPr>
      </w:pPr>
      <w:r w:rsidRPr="00076D5D">
        <w:rPr>
          <w:i/>
          <w:iCs/>
          <w:lang w:eastAsia="en-US"/>
        </w:rPr>
        <w:t>Lalith(Samsung) replies to Jianning (Xiaomi).</w:t>
      </w:r>
    </w:p>
    <w:p w14:paraId="10E16AE0" w14:textId="77777777" w:rsidR="00FE63B5" w:rsidRPr="00076D5D" w:rsidRDefault="00FE63B5" w:rsidP="00076D5D">
      <w:pPr>
        <w:pStyle w:val="FP"/>
        <w:rPr>
          <w:i/>
          <w:iCs/>
          <w:lang w:eastAsia="en-US"/>
        </w:rPr>
      </w:pPr>
      <w:r w:rsidRPr="00076D5D">
        <w:rPr>
          <w:i/>
          <w:iCs/>
          <w:lang w:eastAsia="en-US"/>
        </w:rPr>
        <w:t>==== 8.X, 9.X Final Deadline ====</w:t>
      </w:r>
    </w:p>
    <w:p w14:paraId="32CDD949" w14:textId="77777777" w:rsidR="00FE63B5" w:rsidRPr="00076D5D" w:rsidRDefault="00FE63B5" w:rsidP="00076D5D">
      <w:pPr>
        <w:pStyle w:val="FP"/>
        <w:rPr>
          <w:i/>
          <w:iCs/>
          <w:lang w:eastAsia="en-US"/>
        </w:rPr>
      </w:pPr>
    </w:p>
    <w:p w14:paraId="1E158B0E" w14:textId="77777777" w:rsidR="00076D5D" w:rsidRPr="00076D5D" w:rsidRDefault="00076D5D" w:rsidP="00076D5D">
      <w:pPr>
        <w:rPr>
          <w:b/>
          <w:bCs/>
          <w:lang w:eastAsia="en-US"/>
        </w:rPr>
      </w:pPr>
      <w:r w:rsidRPr="00076D5D">
        <w:rPr>
          <w:b/>
          <w:bCs/>
          <w:lang w:eastAsia="en-US"/>
        </w:rPr>
        <w:t>Discussion and conclusion:</w:t>
      </w:r>
    </w:p>
    <w:p w14:paraId="3B846124" w14:textId="77777777" w:rsidR="00076D5D" w:rsidRDefault="00076D5D" w:rsidP="00076D5D">
      <w:r w:rsidRPr="00076D5D">
        <w:t xml:space="preserve">Xiaomi asked to postpone this for further consideration. This was </w:t>
      </w:r>
      <w:r w:rsidRPr="00076D5D">
        <w:rPr>
          <w:color w:val="FF0000"/>
        </w:rPr>
        <w:t>postponed</w:t>
      </w:r>
      <w:r w:rsidRPr="00076D5D">
        <w:t>.</w:t>
      </w:r>
    </w:p>
    <w:p w14:paraId="0E3CD4D0" w14:textId="77777777" w:rsidR="00901C13" w:rsidRDefault="00901C13" w:rsidP="00901C13"/>
    <w:p w14:paraId="33207576" w14:textId="4183894C" w:rsidR="00CE7165" w:rsidRDefault="00CE7165" w:rsidP="00DD3ABC">
      <w:pPr>
        <w:pStyle w:val="Heading1"/>
      </w:pPr>
      <w:r>
        <w:t>2</w:t>
      </w:r>
      <w:r>
        <w:tab/>
        <w:t>Other Rel-17 issues that are not explicitly marked "for CC#4" in the combined Chair's note.</w:t>
      </w:r>
    </w:p>
    <w:p w14:paraId="47C0B6A4" w14:textId="77777777" w:rsidR="00D93F64" w:rsidRPr="00FE63B5" w:rsidRDefault="00D93F64" w:rsidP="00D93F64">
      <w:pPr>
        <w:rPr>
          <w:b/>
          <w:bCs/>
        </w:rPr>
      </w:pPr>
      <w:r>
        <w:rPr>
          <w:b/>
          <w:bCs/>
        </w:rPr>
        <w:t>Potential MUSIM questions for show-of-hands on CC#4 (Source: Intel)</w:t>
      </w:r>
    </w:p>
    <w:p w14:paraId="472B8E0A" w14:textId="77777777" w:rsidR="00D93F64" w:rsidRDefault="0012398E" w:rsidP="00D93F64">
      <w:hyperlink r:id="rId9" w:history="1">
        <w:r w:rsidR="00D93F64" w:rsidRPr="00857E94">
          <w:rPr>
            <w:rStyle w:val="Hyperlink"/>
          </w:rPr>
          <w:t>https://www.3gpp.org/ftp/tsg_sa/WG2_Arch/TSGS2_146E_Electronic_2021-08/INBOX/CCs/CC%234_2021-08-26_1230UTC/SA2%23146E_MUSIM_questions_CC4v3.pptx</w:t>
        </w:r>
      </w:hyperlink>
    </w:p>
    <w:p w14:paraId="6CF4F504" w14:textId="77777777" w:rsidR="00D93F64" w:rsidRDefault="00D93F64" w:rsidP="00D93F64">
      <w:r>
        <w:t>Q1A: Should normative work for Enabling of paging reception for 5GS proceed based on</w:t>
      </w:r>
      <w:r w:rsidRPr="00FE63B5">
        <w:rPr>
          <w:color w:val="0000FF"/>
        </w:rPr>
        <w:t xml:space="preserve"> S2-2105489r01</w:t>
      </w:r>
      <w:r>
        <w:t xml:space="preserve"> (new trigger for when UE performs MRU)?</w:t>
      </w:r>
    </w:p>
    <w:p w14:paraId="0C687D10" w14:textId="77777777" w:rsidR="00D93F64" w:rsidRDefault="00D93F64" w:rsidP="00D93F64">
      <w:r>
        <w:t xml:space="preserve">Q1B: Should normative work for Enabling of paging reception for 5GS proceed based on </w:t>
      </w:r>
      <w:r w:rsidRPr="00FE63B5">
        <w:rPr>
          <w:color w:val="0000FF"/>
        </w:rPr>
        <w:t>S2-2105975r04</w:t>
      </w:r>
      <w:r>
        <w:t xml:space="preserve"> and </w:t>
      </w:r>
      <w:r w:rsidRPr="00FE63B5">
        <w:rPr>
          <w:color w:val="0000FF"/>
        </w:rPr>
        <w:t>S2-2105982r02</w:t>
      </w:r>
      <w:r>
        <w:t xml:space="preserve"> (Assistance Information in MRU)?</w:t>
      </w:r>
    </w:p>
    <w:p w14:paraId="1F9283CA" w14:textId="77777777" w:rsidR="00D93F64" w:rsidRDefault="00D93F64" w:rsidP="00D93F64">
      <w:r>
        <w:t>Q1C: Can Exception #1 be considered resolved without any need for normative work?</w:t>
      </w:r>
    </w:p>
    <w:p w14:paraId="52D69FF8" w14:textId="77777777" w:rsidR="00D93F64" w:rsidRPr="00DA12F6" w:rsidRDefault="00D93F64" w:rsidP="00D93F64">
      <w:pPr>
        <w:keepNext/>
        <w:rPr>
          <w:rFonts w:cs="Arial"/>
          <w:b/>
        </w:rPr>
      </w:pPr>
      <w:r w:rsidRPr="00DA12F6">
        <w:rPr>
          <w:rFonts w:cs="Arial"/>
          <w:b/>
        </w:rPr>
        <w:t>Discussion and conclusion:</w:t>
      </w:r>
    </w:p>
    <w:p w14:paraId="0EC3C0CB" w14:textId="77777777" w:rsidR="00D93F64" w:rsidRDefault="00D93F64" w:rsidP="00D93F64">
      <w:r>
        <w:t xml:space="preserve">Huawei commented that there is the option of specifying nothing, which would also resolve the exception for this work. Sony commented that Q1C implies essentially doing Q1A. Vivo commented that Q1C depends on UE implementation to trigger paging updates. </w:t>
      </w:r>
    </w:p>
    <w:p w14:paraId="06C7DB1B" w14:textId="77777777" w:rsidR="00D93F64" w:rsidRPr="00FE63B5" w:rsidRDefault="00D93F64" w:rsidP="00D93F64">
      <w:pPr>
        <w:rPr>
          <w:b/>
          <w:bCs/>
        </w:rPr>
      </w:pPr>
      <w:r w:rsidRPr="00FE63B5">
        <w:rPr>
          <w:b/>
          <w:bCs/>
        </w:rPr>
        <w:t xml:space="preserve">The Rapporteur proposes to consider a </w:t>
      </w:r>
      <w:proofErr w:type="spellStart"/>
      <w:r w:rsidRPr="00FE63B5">
        <w:rPr>
          <w:b/>
          <w:bCs/>
        </w:rPr>
        <w:t>SoH</w:t>
      </w:r>
      <w:proofErr w:type="spellEnd"/>
      <w:r w:rsidRPr="00FE63B5">
        <w:rPr>
          <w:b/>
          <w:bCs/>
        </w:rPr>
        <w:t xml:space="preserve"> with the question</w:t>
      </w:r>
      <w:r>
        <w:rPr>
          <w:b/>
          <w:bCs/>
        </w:rPr>
        <w:t>s</w:t>
      </w:r>
    </w:p>
    <w:p w14:paraId="3C2D467E" w14:textId="77777777" w:rsidR="00D93F64" w:rsidRDefault="00D93F64" w:rsidP="00D93F64">
      <w:r>
        <w:t xml:space="preserve">Q1A: Acceptability of </w:t>
      </w:r>
      <w:r w:rsidRPr="00FE63B5">
        <w:rPr>
          <w:color w:val="0000FF"/>
        </w:rPr>
        <w:t>S2-2105489r01</w:t>
      </w:r>
      <w:r>
        <w:t xml:space="preserve"> (new trigger for when UE performs MRU)?</w:t>
      </w:r>
    </w:p>
    <w:p w14:paraId="2FF625A4" w14:textId="77777777" w:rsidR="00D93F64" w:rsidRDefault="00D93F64" w:rsidP="00D93F64">
      <w:r>
        <w:t>Approve</w:t>
      </w:r>
      <w:r>
        <w:tab/>
        <w:t>11</w:t>
      </w:r>
    </w:p>
    <w:p w14:paraId="110EE491" w14:textId="77777777" w:rsidR="00D93F64" w:rsidRDefault="00D93F64" w:rsidP="00D93F64">
      <w:r>
        <w:t>Object</w:t>
      </w:r>
      <w:r>
        <w:tab/>
        <w:t>5</w:t>
      </w:r>
    </w:p>
    <w:p w14:paraId="036335F1" w14:textId="77777777" w:rsidR="00D93F64" w:rsidRDefault="00D93F64" w:rsidP="00D93F64">
      <w:r>
        <w:t xml:space="preserve">Q1B: Acceptability of </w:t>
      </w:r>
      <w:r w:rsidRPr="00FE63B5">
        <w:rPr>
          <w:color w:val="0000FF"/>
        </w:rPr>
        <w:t>S2-2105975r04</w:t>
      </w:r>
      <w:r>
        <w:t xml:space="preserve"> and </w:t>
      </w:r>
      <w:r w:rsidRPr="00FE63B5">
        <w:rPr>
          <w:color w:val="0000FF"/>
        </w:rPr>
        <w:t>S2-2105982r02</w:t>
      </w:r>
      <w:r>
        <w:t xml:space="preserve"> (Assistance Information in MRU)?</w:t>
      </w:r>
    </w:p>
    <w:p w14:paraId="101918EC" w14:textId="77777777" w:rsidR="00D93F64" w:rsidRDefault="00D93F64" w:rsidP="00D93F64">
      <w:r>
        <w:t>Approve</w:t>
      </w:r>
      <w:r>
        <w:tab/>
        <w:t>8</w:t>
      </w:r>
    </w:p>
    <w:p w14:paraId="2DDDDC51" w14:textId="77777777" w:rsidR="00D93F64" w:rsidRDefault="00D93F64" w:rsidP="00D93F64">
      <w:r>
        <w:lastRenderedPageBreak/>
        <w:t>Object</w:t>
      </w:r>
      <w:r>
        <w:tab/>
        <w:t>6</w:t>
      </w:r>
    </w:p>
    <w:p w14:paraId="3359ED50" w14:textId="77777777" w:rsidR="00D93F64" w:rsidRDefault="00D93F64" w:rsidP="00D93F64">
      <w:r>
        <w:t>Q1C: Can Exception #1 be considered resolved without any need for normative work ("Do nothing")?</w:t>
      </w:r>
    </w:p>
    <w:p w14:paraId="1BF1E065" w14:textId="77777777" w:rsidR="00D93F64" w:rsidRDefault="00D93F64" w:rsidP="00D93F64">
      <w:r>
        <w:t>Yes</w:t>
      </w:r>
      <w:r>
        <w:tab/>
        <w:t>9</w:t>
      </w:r>
    </w:p>
    <w:p w14:paraId="293A3D5D" w14:textId="77777777" w:rsidR="00D93F64" w:rsidRDefault="00D93F64" w:rsidP="00D93F64">
      <w:r>
        <w:t>No</w:t>
      </w:r>
      <w:r>
        <w:tab/>
        <w:t>4</w:t>
      </w:r>
    </w:p>
    <w:p w14:paraId="3A50D4E1" w14:textId="77777777" w:rsidR="00D93F64" w:rsidRDefault="00D93F64" w:rsidP="00D93F64">
      <w:r>
        <w:t>The SA WG2 Chair commented that there were no large support for any option. Intel (Rapporteur) then suggested that this topic should be closed at this meeting and unless some agreement can be reached then the issue should be dropped for Rel-17. Nokia commented that it may be possible to come to agreement if it option B (Assistance Information in MRU) is made optional. This was then left for further discussion.</w:t>
      </w:r>
    </w:p>
    <w:p w14:paraId="4A038924" w14:textId="77777777" w:rsidR="00D93F64" w:rsidRDefault="00D93F64" w:rsidP="00D93F64"/>
    <w:p w14:paraId="04B0F5E9" w14:textId="61780A6E" w:rsidR="00D93F64" w:rsidRDefault="00D93F64" w:rsidP="004908D2">
      <w:pPr>
        <w:pBdr>
          <w:top w:val="single" w:sz="4" w:space="1" w:color="auto"/>
        </w:pBdr>
      </w:pPr>
      <w:r w:rsidRPr="004908D2">
        <w:rPr>
          <w:color w:val="0000FF"/>
        </w:rPr>
        <w:t>S2-2106834</w:t>
      </w:r>
      <w:r>
        <w:t xml:space="preserve"> (LS OUT)</w:t>
      </w:r>
      <w:r w:rsidR="004908D2">
        <w:t xml:space="preserve"> [DRAFT] LS on EPS support for IoT NTN in Rel-17 (Source: MediaTek Inc.)</w:t>
      </w:r>
    </w:p>
    <w:p w14:paraId="13D6983B" w14:textId="77777777" w:rsidR="00D93F64" w:rsidRPr="00DA12F6" w:rsidRDefault="00D93F64" w:rsidP="00D93F64">
      <w:pPr>
        <w:keepNext/>
        <w:rPr>
          <w:rFonts w:cs="Arial"/>
          <w:b/>
        </w:rPr>
      </w:pPr>
      <w:r w:rsidRPr="00DA12F6">
        <w:rPr>
          <w:rFonts w:cs="Arial"/>
          <w:b/>
        </w:rPr>
        <w:t>Discussion and conclusion:</w:t>
      </w:r>
    </w:p>
    <w:p w14:paraId="2A9AC5D5" w14:textId="27BB4FB4" w:rsidR="00D93F64" w:rsidRDefault="00D93F64" w:rsidP="00D93F64">
      <w:r>
        <w:t xml:space="preserve">MediaTek commented that this LS should be updated and a draft revision </w:t>
      </w:r>
      <w:r w:rsidRPr="00FE63B5">
        <w:rPr>
          <w:color w:val="0000FF"/>
        </w:rPr>
        <w:t>S2-2106834</w:t>
      </w:r>
      <w:r>
        <w:t xml:space="preserve"> was provided in the CC#</w:t>
      </w:r>
      <w:r w:rsidR="002A1625">
        <w:t>4</w:t>
      </w:r>
      <w:r>
        <w:t xml:space="preserve"> folder: </w:t>
      </w:r>
      <w:r w:rsidR="002A1625">
        <w:t>'</w:t>
      </w:r>
      <w:r w:rsidRPr="00FE63B5">
        <w:rPr>
          <w:color w:val="0000FF"/>
        </w:rPr>
        <w:t>DRAFT S2-2106834 was S2-2106276 Draft LS RAN CT IoT NTN.docx</w:t>
      </w:r>
      <w:r w:rsidR="002A1625">
        <w:rPr>
          <w:color w:val="0000FF"/>
        </w:rPr>
        <w:t>'</w:t>
      </w:r>
      <w:r>
        <w:t xml:space="preserve">. MediaTek clarified that the WID will do less than RAN expected to work on. The SA WG2 Chair suggested this is done as part of the main RAN and SA coordination rather than by LS before the TSGs have approved any WIDs. Qualcomm suggested this is sent to TSG RAN, as this down scopes the Stage 2 work and could impact TSG RAN discussions so relevant feedback could be provided by TSG RAN to TSG SA. </w:t>
      </w:r>
      <w:r w:rsidRPr="00FE63B5">
        <w:rPr>
          <w:b/>
          <w:bCs/>
        </w:rPr>
        <w:t>This was left open for further discussion before CC#5.</w:t>
      </w:r>
    </w:p>
    <w:p w14:paraId="0EA45147" w14:textId="77777777" w:rsidR="00D93F64" w:rsidRDefault="00D93F64" w:rsidP="00D93F64"/>
    <w:p w14:paraId="50CEBC8D" w14:textId="71A84FB6" w:rsidR="00D93F64" w:rsidRDefault="00D93F64" w:rsidP="004908D2">
      <w:pPr>
        <w:pBdr>
          <w:top w:val="single" w:sz="4" w:space="1" w:color="auto"/>
        </w:pBdr>
      </w:pPr>
      <w:r w:rsidRPr="004908D2">
        <w:rPr>
          <w:color w:val="0000FF"/>
        </w:rPr>
        <w:t>S2-2106384</w:t>
      </w:r>
      <w:r w:rsidR="004908D2">
        <w:t xml:space="preserve"> (CR) NSSRG procedure when the UE is registered to same PLMN via 3GPP access and non-3GPP access (Source: NEC)</w:t>
      </w:r>
    </w:p>
    <w:p w14:paraId="26244A10" w14:textId="77777777" w:rsidR="00D93F64" w:rsidRPr="00DA12F6" w:rsidRDefault="00D93F64" w:rsidP="00D93F64">
      <w:pPr>
        <w:keepNext/>
        <w:rPr>
          <w:rFonts w:cs="Arial"/>
          <w:b/>
        </w:rPr>
      </w:pPr>
      <w:r w:rsidRPr="00DA12F6">
        <w:rPr>
          <w:rFonts w:cs="Arial"/>
          <w:b/>
        </w:rPr>
        <w:t>Discussion and conclusion:</w:t>
      </w:r>
    </w:p>
    <w:p w14:paraId="5939FD4F" w14:textId="77777777" w:rsidR="00D93F64" w:rsidRDefault="00D93F64" w:rsidP="00D93F64">
      <w:r>
        <w:t xml:space="preserve">NEC asked to reconsider this rather than postponing it and to technically endorse r05. Huawei commented that they could only accept technically endorsing r03. </w:t>
      </w:r>
      <w:r w:rsidRPr="004908D2">
        <w:rPr>
          <w:b/>
          <w:bCs/>
        </w:rPr>
        <w:t>This remained postponed and may be reviewed if there is time in CC#5.</w:t>
      </w:r>
    </w:p>
    <w:p w14:paraId="20B7B411" w14:textId="77777777" w:rsidR="00D93F64" w:rsidRDefault="00D93F64" w:rsidP="00D93F64"/>
    <w:p w14:paraId="4283A706" w14:textId="7A5F2E58" w:rsidR="00D93F64" w:rsidRDefault="00D93F64" w:rsidP="004908D2">
      <w:pPr>
        <w:pBdr>
          <w:top w:val="single" w:sz="4" w:space="1" w:color="auto"/>
        </w:pBdr>
      </w:pPr>
      <w:r w:rsidRPr="004908D2">
        <w:rPr>
          <w:color w:val="0000FF"/>
        </w:rPr>
        <w:t>S2-2106085</w:t>
      </w:r>
      <w:r w:rsidR="004908D2">
        <w:t xml:space="preserve"> (LS OUT) [DRAFT] LS to SA WG4 and SA WG6 on Service announcement issues (Source: Huawei, </w:t>
      </w:r>
      <w:proofErr w:type="spellStart"/>
      <w:r w:rsidR="004908D2">
        <w:t>HiSilicon</w:t>
      </w:r>
      <w:proofErr w:type="spellEnd"/>
      <w:r w:rsidR="004908D2">
        <w:t>)</w:t>
      </w:r>
    </w:p>
    <w:p w14:paraId="4FAB6985" w14:textId="77777777" w:rsidR="00D93F64" w:rsidRPr="00DA12F6" w:rsidRDefault="00D93F64" w:rsidP="00D93F64">
      <w:pPr>
        <w:keepNext/>
        <w:rPr>
          <w:rFonts w:cs="Arial"/>
          <w:b/>
        </w:rPr>
      </w:pPr>
      <w:r w:rsidRPr="00DA12F6">
        <w:rPr>
          <w:rFonts w:cs="Arial"/>
          <w:b/>
        </w:rPr>
        <w:t>Discussion and conclusion:</w:t>
      </w:r>
    </w:p>
    <w:p w14:paraId="7DFBF312" w14:textId="68132C44" w:rsidR="00D93F64" w:rsidRDefault="00D93F64" w:rsidP="00D93F64">
      <w:r>
        <w:t xml:space="preserve">Huawei commented that r06 had received support off-line. </w:t>
      </w:r>
      <w:r w:rsidRPr="00D93F64">
        <w:rPr>
          <w:color w:val="0000FF"/>
        </w:rPr>
        <w:t>S2-2106085r06</w:t>
      </w:r>
      <w:r>
        <w:t xml:space="preserve"> was </w:t>
      </w:r>
      <w:r w:rsidRPr="002A1625">
        <w:rPr>
          <w:color w:val="FF0000"/>
        </w:rPr>
        <w:t>agreed</w:t>
      </w:r>
      <w:r>
        <w:t xml:space="preserve">. The revision in </w:t>
      </w:r>
      <w:r w:rsidRPr="00D93F64">
        <w:rPr>
          <w:color w:val="0000FF"/>
        </w:rPr>
        <w:t>S2-2106</w:t>
      </w:r>
      <w:r w:rsidR="002A1625">
        <w:rPr>
          <w:color w:val="0000FF"/>
        </w:rPr>
        <w:t>913</w:t>
      </w:r>
      <w:r>
        <w:t xml:space="preserve"> was </w:t>
      </w:r>
      <w:r w:rsidRPr="00C3284B">
        <w:rPr>
          <w:color w:val="FF0000"/>
          <w:lang w:eastAsia="en-US"/>
        </w:rPr>
        <w:t>approved</w:t>
      </w:r>
      <w:r>
        <w:t>.</w:t>
      </w:r>
    </w:p>
    <w:p w14:paraId="45A8FEFD" w14:textId="77777777" w:rsidR="00D93F64" w:rsidRDefault="00D93F64" w:rsidP="00D93F64"/>
    <w:p w14:paraId="7F4AF6B7" w14:textId="68F665AC" w:rsidR="00D93F64" w:rsidRDefault="00D93F64" w:rsidP="00076D5D">
      <w:pPr>
        <w:pBdr>
          <w:top w:val="single" w:sz="4" w:space="1" w:color="auto"/>
        </w:pBdr>
      </w:pPr>
      <w:r w:rsidRPr="00AE7D3D">
        <w:rPr>
          <w:color w:val="0000FF"/>
        </w:rPr>
        <w:t>S2-2106700</w:t>
      </w:r>
      <w:r w:rsidR="004908D2" w:rsidRPr="00AE7D3D">
        <w:t xml:space="preserve"> (LS OUT) [DRAFT] LS on User plane management in UPF for MBS service (Source: Huawei)</w:t>
      </w:r>
    </w:p>
    <w:p w14:paraId="47B1FBF6" w14:textId="77777777" w:rsidR="00076D5D" w:rsidRPr="00DA12F6" w:rsidRDefault="00076D5D" w:rsidP="00076D5D">
      <w:pPr>
        <w:keepNext/>
        <w:rPr>
          <w:rFonts w:cs="Arial"/>
          <w:b/>
        </w:rPr>
      </w:pPr>
      <w:r w:rsidRPr="00DA12F6">
        <w:rPr>
          <w:rFonts w:cs="Arial"/>
          <w:b/>
        </w:rPr>
        <w:t>Discussion and conclusion:</w:t>
      </w:r>
    </w:p>
    <w:p w14:paraId="79E7BD44" w14:textId="13CD121C" w:rsidR="00D93F64" w:rsidRPr="00AE7D3D" w:rsidRDefault="00076D5D" w:rsidP="00D93F64">
      <w:r w:rsidRPr="00076D5D">
        <w:rPr>
          <w:color w:val="0000FF"/>
        </w:rPr>
        <w:t>S2-2106700r01:</w:t>
      </w:r>
      <w:r w:rsidRPr="00AE7D3D">
        <w:rPr>
          <w:b/>
          <w:bCs/>
        </w:rPr>
        <w:t xml:space="preserve"> </w:t>
      </w:r>
      <w:r w:rsidR="00AE7D3D" w:rsidRPr="00AE7D3D">
        <w:rPr>
          <w:b/>
          <w:bCs/>
        </w:rPr>
        <w:t>This was left for discussion at CC#5.</w:t>
      </w:r>
    </w:p>
    <w:p w14:paraId="5C02FF5D" w14:textId="77777777" w:rsidR="00076D5D" w:rsidRDefault="00076D5D" w:rsidP="00D93F64"/>
    <w:p w14:paraId="4A54E465" w14:textId="1E947740" w:rsidR="00D93F64" w:rsidRDefault="00D93F64" w:rsidP="00076D5D">
      <w:pPr>
        <w:pBdr>
          <w:top w:val="single" w:sz="4" w:space="1" w:color="auto"/>
        </w:pBdr>
      </w:pPr>
      <w:r w:rsidRPr="002A1625">
        <w:rPr>
          <w:color w:val="0000FF"/>
        </w:rPr>
        <w:t>S2-2105672</w:t>
      </w:r>
      <w:r w:rsidR="004908D2" w:rsidRPr="002A1625">
        <w:t xml:space="preserve"> (P-CR) Clarification on </w:t>
      </w:r>
      <w:proofErr w:type="spellStart"/>
      <w:r w:rsidR="004908D2" w:rsidRPr="002A1625">
        <w:t>Nnef_Authentication</w:t>
      </w:r>
      <w:proofErr w:type="spellEnd"/>
      <w:r w:rsidR="004908D2" w:rsidRPr="002A1625">
        <w:t xml:space="preserve"> and </w:t>
      </w:r>
      <w:proofErr w:type="spellStart"/>
      <w:r w:rsidR="004908D2" w:rsidRPr="002A1625">
        <w:t>Naf_Authentication</w:t>
      </w:r>
      <w:proofErr w:type="spellEnd"/>
      <w:r w:rsidR="004908D2" w:rsidRPr="002A1625">
        <w:t xml:space="preserve"> service (Source: Huawei, </w:t>
      </w:r>
      <w:proofErr w:type="spellStart"/>
      <w:r w:rsidR="004908D2" w:rsidRPr="002A1625">
        <w:t>HiSilicon</w:t>
      </w:r>
      <w:proofErr w:type="spellEnd"/>
      <w:r w:rsidR="004908D2" w:rsidRPr="002A1625">
        <w:t>)</w:t>
      </w:r>
    </w:p>
    <w:p w14:paraId="35CAD8EC" w14:textId="77777777" w:rsidR="00D93F64" w:rsidRPr="00DA12F6" w:rsidRDefault="00D93F64" w:rsidP="00D93F64">
      <w:pPr>
        <w:keepNext/>
        <w:rPr>
          <w:rFonts w:cs="Arial"/>
          <w:b/>
        </w:rPr>
      </w:pPr>
      <w:r w:rsidRPr="00DA12F6">
        <w:rPr>
          <w:rFonts w:cs="Arial"/>
          <w:b/>
        </w:rPr>
        <w:t>Discussion and conclusion:</w:t>
      </w:r>
    </w:p>
    <w:p w14:paraId="41F0B498" w14:textId="0442A0DD" w:rsidR="00D93F64" w:rsidRDefault="00076D5D" w:rsidP="00D93F64">
      <w:r w:rsidRPr="00076D5D">
        <w:rPr>
          <w:color w:val="0000FF"/>
        </w:rPr>
        <w:t>S2-2105672r0</w:t>
      </w:r>
      <w:r w:rsidR="00AE7D3D">
        <w:rPr>
          <w:color w:val="0000FF"/>
        </w:rPr>
        <w:t>2</w:t>
      </w:r>
      <w:r w:rsidRPr="00076D5D">
        <w:rPr>
          <w:color w:val="0000FF"/>
        </w:rPr>
        <w:t>:</w:t>
      </w:r>
      <w:r>
        <w:rPr>
          <w:color w:val="0000FF"/>
        </w:rPr>
        <w:t xml:space="preserve"> </w:t>
      </w:r>
      <w:r w:rsidR="00D93F64">
        <w:t>Huawei proposed that r0</w:t>
      </w:r>
      <w:r w:rsidR="00AE7D3D">
        <w:t>1</w:t>
      </w:r>
      <w:r w:rsidR="00D93F64">
        <w:t xml:space="preserve"> be considered</w:t>
      </w:r>
      <w:r w:rsidR="00AE7D3D">
        <w:t xml:space="preserve"> instead of r02</w:t>
      </w:r>
      <w:r w:rsidR="00D93F64">
        <w:t xml:space="preserve">. </w:t>
      </w:r>
      <w:r w:rsidR="00AE7D3D" w:rsidRPr="00AE7D3D">
        <w:rPr>
          <w:color w:val="0000FF"/>
        </w:rPr>
        <w:t>S2-2105672r01</w:t>
      </w:r>
      <w:r w:rsidR="00AE7D3D">
        <w:t xml:space="preserve"> was </w:t>
      </w:r>
      <w:r w:rsidR="00AE7D3D" w:rsidRPr="002A1625">
        <w:rPr>
          <w:color w:val="FF0000"/>
        </w:rPr>
        <w:t xml:space="preserve">agreed </w:t>
      </w:r>
      <w:r w:rsidR="00AE7D3D">
        <w:t xml:space="preserve">and the revision in </w:t>
      </w:r>
      <w:r w:rsidR="00AE7D3D" w:rsidRPr="00AE7D3D">
        <w:rPr>
          <w:color w:val="0000FF"/>
        </w:rPr>
        <w:t>S2-2106876</w:t>
      </w:r>
      <w:r w:rsidR="00AE7D3D">
        <w:t xml:space="preserve"> was </w:t>
      </w:r>
      <w:r w:rsidR="00AE7D3D" w:rsidRPr="00AE7D3D">
        <w:rPr>
          <w:color w:val="FF0000"/>
        </w:rPr>
        <w:t>approved</w:t>
      </w:r>
      <w:r w:rsidR="00AE7D3D">
        <w:t>.</w:t>
      </w:r>
    </w:p>
    <w:p w14:paraId="4A4D0369" w14:textId="77777777" w:rsidR="00D93F64" w:rsidRDefault="00D93F64" w:rsidP="00D93F64"/>
    <w:p w14:paraId="0788A4F8" w14:textId="77777777" w:rsidR="00D93F64" w:rsidRPr="00D93F64" w:rsidRDefault="00D93F64" w:rsidP="004908D2">
      <w:pPr>
        <w:pBdr>
          <w:top w:val="single" w:sz="4" w:space="1" w:color="auto"/>
        </w:pBdr>
        <w:rPr>
          <w:b/>
          <w:bCs/>
        </w:rPr>
      </w:pPr>
      <w:proofErr w:type="spellStart"/>
      <w:r w:rsidRPr="00D93F64">
        <w:rPr>
          <w:b/>
          <w:bCs/>
        </w:rPr>
        <w:t>SoH</w:t>
      </w:r>
      <w:proofErr w:type="spellEnd"/>
      <w:r w:rsidRPr="00D93F64">
        <w:rPr>
          <w:b/>
          <w:bCs/>
        </w:rPr>
        <w:t xml:space="preserve"> on Guaranteeing UE using DNS setting configured by 5GC  (Source: Qualcomm)</w:t>
      </w:r>
    </w:p>
    <w:p w14:paraId="202D7F0F" w14:textId="77777777" w:rsidR="00D93F64" w:rsidRDefault="0012398E" w:rsidP="00D93F64">
      <w:hyperlink r:id="rId10" w:history="1">
        <w:r w:rsidR="00D93F64" w:rsidRPr="00857E94">
          <w:rPr>
            <w:rStyle w:val="Hyperlink"/>
          </w:rPr>
          <w:t>https://www.3gpp.org/ftp/tsg_sa/WG2_Arch/TSGS2_146E_Electronic_2021-08/INBOX/CCs/CC%234_2021-08-26_1230UTC/CC%234%20EC%20SoH%20on%20Guaranteeing%20UE.pptx</w:t>
        </w:r>
      </w:hyperlink>
    </w:p>
    <w:p w14:paraId="0C702870" w14:textId="77777777" w:rsidR="00D93F64" w:rsidRPr="00D93F64" w:rsidRDefault="00D93F64" w:rsidP="00D93F64">
      <w:pPr>
        <w:rPr>
          <w:b/>
          <w:bCs/>
        </w:rPr>
      </w:pPr>
      <w:r w:rsidRPr="00D93F64">
        <w:rPr>
          <w:b/>
          <w:bCs/>
        </w:rPr>
        <w:t>Background and question</w:t>
      </w:r>
    </w:p>
    <w:p w14:paraId="45CBF6D3" w14:textId="77777777" w:rsidR="00D93F64" w:rsidRDefault="00D93F64" w:rsidP="00D93F64">
      <w:r>
        <w:t xml:space="preserve">Following the </w:t>
      </w:r>
      <w:proofErr w:type="spellStart"/>
      <w:r>
        <w:t>SoH</w:t>
      </w:r>
      <w:proofErr w:type="spellEnd"/>
      <w:r>
        <w:t xml:space="preserve"> in SA2#146 CC#2 on 08/20 and more offline discussions, the following question is asked:</w:t>
      </w:r>
    </w:p>
    <w:p w14:paraId="3CC8E7F3" w14:textId="77777777" w:rsidR="00D93F64" w:rsidRDefault="00D93F64" w:rsidP="00D93F64">
      <w:r>
        <w:t>Q1) Shall we take (S2-2106480r04) (optional EDC and services in UE) as a working assumption?</w:t>
      </w:r>
    </w:p>
    <w:p w14:paraId="02773351" w14:textId="77777777" w:rsidR="00D93F64" w:rsidRPr="00DA12F6" w:rsidRDefault="00D93F64" w:rsidP="00D93F64">
      <w:pPr>
        <w:keepNext/>
        <w:rPr>
          <w:rFonts w:cs="Arial"/>
          <w:b/>
        </w:rPr>
      </w:pPr>
      <w:r w:rsidRPr="00DA12F6">
        <w:rPr>
          <w:rFonts w:cs="Arial"/>
          <w:b/>
        </w:rPr>
        <w:t>Discussion and conclusion:</w:t>
      </w:r>
    </w:p>
    <w:p w14:paraId="31F85C54" w14:textId="77777777" w:rsidR="00D93F64" w:rsidRDefault="00D93F64" w:rsidP="00D93F64">
      <w:r>
        <w:t xml:space="preserve">Qualcomm commented that support had been received off-line for r05 and asked for it to be considered. </w:t>
      </w:r>
    </w:p>
    <w:p w14:paraId="1FFADB4F" w14:textId="77777777" w:rsidR="00D93F64" w:rsidRDefault="00D93F64" w:rsidP="00D93F64">
      <w:r>
        <w:t xml:space="preserve">Q1) Who supports </w:t>
      </w:r>
      <w:r w:rsidRPr="00D93F64">
        <w:rPr>
          <w:b/>
          <w:bCs/>
        </w:rPr>
        <w:t>S2-2106480r05</w:t>
      </w:r>
    </w:p>
    <w:p w14:paraId="75BC398B" w14:textId="77777777" w:rsidR="00D93F64" w:rsidRDefault="00D93F64" w:rsidP="00D93F64">
      <w:r>
        <w:t>Yes</w:t>
      </w:r>
      <w:r>
        <w:tab/>
        <w:t>28</w:t>
      </w:r>
    </w:p>
    <w:p w14:paraId="50F86D26" w14:textId="77777777" w:rsidR="00D93F64" w:rsidRDefault="00D93F64" w:rsidP="00D93F64">
      <w:r>
        <w:lastRenderedPageBreak/>
        <w:t>No</w:t>
      </w:r>
      <w:r>
        <w:tab/>
        <w:t>11</w:t>
      </w:r>
    </w:p>
    <w:p w14:paraId="65803B1F" w14:textId="27E2F2FB" w:rsidR="00D93F64" w:rsidRDefault="00D93F64" w:rsidP="00D93F64">
      <w:r>
        <w:t xml:space="preserve">There was inadequate support versus objection to set a working agreement. This was then left as </w:t>
      </w:r>
      <w:r w:rsidR="00076D5D" w:rsidRPr="00C3284B">
        <w:rPr>
          <w:color w:val="0000FF"/>
        </w:rPr>
        <w:t>noted</w:t>
      </w:r>
      <w:r>
        <w:t xml:space="preserve">. </w:t>
      </w:r>
      <w:r w:rsidRPr="00076D5D">
        <w:rPr>
          <w:b/>
          <w:bCs/>
        </w:rPr>
        <w:t>Companies may provide input to TSG SA directly for further discussion when the associated TS is presented for approval</w:t>
      </w:r>
      <w:r w:rsidR="002A1625">
        <w:rPr>
          <w:b/>
          <w:bCs/>
        </w:rPr>
        <w:t>.</w:t>
      </w:r>
    </w:p>
    <w:p w14:paraId="0368F8D2" w14:textId="77777777" w:rsidR="00D93F64" w:rsidRDefault="00D93F64" w:rsidP="00D93F64"/>
    <w:p w14:paraId="6D1E3A9F" w14:textId="1ACCEB13" w:rsidR="00D93F64" w:rsidRPr="004908D2" w:rsidRDefault="00D93F64" w:rsidP="004908D2">
      <w:pPr>
        <w:pBdr>
          <w:top w:val="single" w:sz="4" w:space="1" w:color="auto"/>
        </w:pBdr>
      </w:pPr>
      <w:r w:rsidRPr="004908D2">
        <w:rPr>
          <w:color w:val="0000FF"/>
        </w:rPr>
        <w:t>S2-2106485</w:t>
      </w:r>
      <w:r w:rsidR="004908D2">
        <w:t xml:space="preserve"> (CR) Correction of ECS Address Configuration Information - Option 2 (Source: Qualcomm Incorporated)</w:t>
      </w:r>
    </w:p>
    <w:p w14:paraId="3BBBD7A7" w14:textId="77777777" w:rsidR="00D93F64" w:rsidRPr="00DA12F6" w:rsidRDefault="00D93F64" w:rsidP="00D93F64">
      <w:pPr>
        <w:keepNext/>
        <w:rPr>
          <w:rFonts w:cs="Arial"/>
          <w:b/>
        </w:rPr>
      </w:pPr>
      <w:r w:rsidRPr="00DA12F6">
        <w:rPr>
          <w:rFonts w:cs="Arial"/>
          <w:b/>
        </w:rPr>
        <w:t>Discussion and conclusion:</w:t>
      </w:r>
    </w:p>
    <w:p w14:paraId="304CFF1B" w14:textId="2790BB11" w:rsidR="00D93F64" w:rsidRDefault="00D93F64" w:rsidP="00D93F64">
      <w:r>
        <w:t xml:space="preserve">Qualcomm commented that there is a conflict with </w:t>
      </w:r>
      <w:r w:rsidRPr="00076D5D">
        <w:rPr>
          <w:color w:val="0000FF"/>
        </w:rPr>
        <w:t>S2-2106458</w:t>
      </w:r>
      <w:r>
        <w:t xml:space="preserve"> and proposed using </w:t>
      </w:r>
      <w:r w:rsidRPr="00D93F64">
        <w:rPr>
          <w:color w:val="0000FF"/>
        </w:rPr>
        <w:t>S2-2106485r01</w:t>
      </w:r>
      <w:r>
        <w:t xml:space="preserve"> as a basis and adding in clause 6.5.2.2 'as defined in TS 23.558 [5]'  to align the</w:t>
      </w:r>
      <w:r w:rsidR="002A1625">
        <w:t>m</w:t>
      </w:r>
      <w:r>
        <w:t xml:space="preserve">. This was </w:t>
      </w:r>
      <w:r w:rsidRPr="002A1625">
        <w:rPr>
          <w:color w:val="FF0000"/>
        </w:rPr>
        <w:t xml:space="preserve">agreed </w:t>
      </w:r>
      <w:r>
        <w:t xml:space="preserve">and the revision in </w:t>
      </w:r>
      <w:r w:rsidRPr="00076D5D">
        <w:rPr>
          <w:color w:val="0000FF"/>
        </w:rPr>
        <w:t>S2-2106749</w:t>
      </w:r>
      <w:r>
        <w:t xml:space="preserve"> remained </w:t>
      </w:r>
      <w:r w:rsidRPr="00076D5D">
        <w:rPr>
          <w:color w:val="FF0000"/>
        </w:rPr>
        <w:t>approved</w:t>
      </w:r>
      <w:r>
        <w:t>.</w:t>
      </w:r>
    </w:p>
    <w:p w14:paraId="14E375B2" w14:textId="77777777" w:rsidR="00D93F64" w:rsidRDefault="00D93F64" w:rsidP="00D93F64"/>
    <w:p w14:paraId="7526DAB1" w14:textId="02BDFA82" w:rsidR="00D93F64" w:rsidRDefault="00D93F64" w:rsidP="004908D2">
      <w:pPr>
        <w:pBdr>
          <w:top w:val="single" w:sz="4" w:space="1" w:color="auto"/>
        </w:pBdr>
      </w:pPr>
      <w:r w:rsidRPr="004908D2">
        <w:rPr>
          <w:color w:val="0000FF"/>
        </w:rPr>
        <w:t>S2-2105970</w:t>
      </w:r>
      <w:r w:rsidR="004908D2">
        <w:t xml:space="preserve"> (CR) Remove Editor's note in clause 5.4.11.1 in TS 23.501 (Source: Xiaomi)</w:t>
      </w:r>
    </w:p>
    <w:p w14:paraId="6EA0BEDF" w14:textId="77777777" w:rsidR="00D93F64" w:rsidRPr="00DA12F6" w:rsidRDefault="00D93F64" w:rsidP="00D93F64">
      <w:pPr>
        <w:keepNext/>
        <w:rPr>
          <w:rFonts w:cs="Arial"/>
          <w:b/>
        </w:rPr>
      </w:pPr>
      <w:r w:rsidRPr="00DA12F6">
        <w:rPr>
          <w:rFonts w:cs="Arial"/>
          <w:b/>
        </w:rPr>
        <w:t>Discussion and conclusion:</w:t>
      </w:r>
    </w:p>
    <w:p w14:paraId="27C7538B" w14:textId="489054E2" w:rsidR="00D93F64" w:rsidRPr="00D93F64" w:rsidRDefault="00D93F64" w:rsidP="00D93F64">
      <w:r>
        <w:t xml:space="preserve">Xiaomi provided an update to overcome the objections, compared with r01, the changes are: revoke the change of the published clause number and add a new clause number 5.4.11.3 marked "Void". Deutsche Telekom confirmed that the change after the deadline was acceptable. Deutsche Telekom asked only to undo the clause renumbering. </w:t>
      </w:r>
      <w:r w:rsidRPr="00D93F64">
        <w:rPr>
          <w:color w:val="0000FF"/>
        </w:rPr>
        <w:t>S2-2105970r01</w:t>
      </w:r>
      <w:r>
        <w:t xml:space="preserve"> with changes was </w:t>
      </w:r>
      <w:r w:rsidRPr="002A1625">
        <w:rPr>
          <w:color w:val="FF0000"/>
        </w:rPr>
        <w:t>agreed</w:t>
      </w:r>
      <w:r>
        <w:t xml:space="preserve">. This was revised in </w:t>
      </w:r>
      <w:r w:rsidRPr="00D93F64">
        <w:rPr>
          <w:color w:val="0000FF"/>
        </w:rPr>
        <w:t>S2-2106676</w:t>
      </w:r>
      <w:r w:rsidR="002A1625">
        <w:t>,</w:t>
      </w:r>
      <w:r>
        <w:t xml:space="preserve"> which was </w:t>
      </w:r>
      <w:r w:rsidRPr="00C3284B">
        <w:rPr>
          <w:color w:val="FF0000"/>
          <w:lang w:eastAsia="en-US"/>
        </w:rPr>
        <w:t>approved</w:t>
      </w:r>
      <w:r>
        <w:t>.</w:t>
      </w:r>
    </w:p>
    <w:p w14:paraId="24DCCFF1" w14:textId="77777777" w:rsidR="00D93F64" w:rsidRDefault="00D93F64" w:rsidP="00D93F64"/>
    <w:p w14:paraId="6001FC51" w14:textId="7734A4D1" w:rsidR="00CE7165" w:rsidRDefault="00FE63B5" w:rsidP="004908D2">
      <w:pPr>
        <w:pBdr>
          <w:top w:val="single" w:sz="4" w:space="1" w:color="auto"/>
        </w:pBdr>
      </w:pPr>
      <w:r w:rsidRPr="00FE63B5">
        <w:rPr>
          <w:color w:val="0000FF"/>
        </w:rPr>
        <w:t>S2-2105501</w:t>
      </w:r>
      <w:r w:rsidR="002A1625">
        <w:t xml:space="preserve"> </w:t>
      </w:r>
      <w:r w:rsidR="004908D2">
        <w:t>(CR) AF specific UE ID retrieval (Source: Ericsson)</w:t>
      </w:r>
    </w:p>
    <w:p w14:paraId="4CA09859" w14:textId="5DBDC8CF" w:rsidR="00FE63B5" w:rsidRDefault="00FE63B5" w:rsidP="00CE7165">
      <w:r w:rsidRPr="00FE63B5">
        <w:rPr>
          <w:color w:val="0000FF"/>
        </w:rPr>
        <w:t>S2-2106726</w:t>
      </w:r>
      <w:r w:rsidR="002A1625">
        <w:t xml:space="preserve"> </w:t>
      </w:r>
      <w:r w:rsidR="004908D2">
        <w:t>(CR) AF specific UE ID retrieval (Source: Ericsson)</w:t>
      </w:r>
    </w:p>
    <w:p w14:paraId="303822F3" w14:textId="77777777" w:rsidR="00FE63B5" w:rsidRPr="00DA12F6" w:rsidRDefault="00FE63B5" w:rsidP="00FE63B5">
      <w:pPr>
        <w:keepNext/>
        <w:rPr>
          <w:rFonts w:cs="Arial"/>
          <w:b/>
        </w:rPr>
      </w:pPr>
      <w:r w:rsidRPr="00DA12F6">
        <w:rPr>
          <w:rFonts w:cs="Arial"/>
          <w:b/>
        </w:rPr>
        <w:t>Discussion and conclusion:</w:t>
      </w:r>
    </w:p>
    <w:p w14:paraId="7E5EE2EB" w14:textId="74A1A202" w:rsidR="00FE63B5" w:rsidRDefault="00FE63B5" w:rsidP="00FE63B5">
      <w:r>
        <w:t xml:space="preserve">Nokia asked for this topic to be postponed.  Ericsson proposed instead to technically endorse then. </w:t>
      </w:r>
      <w:r w:rsidRPr="00FE63B5">
        <w:rPr>
          <w:color w:val="0000FF"/>
        </w:rPr>
        <w:t xml:space="preserve">S2-2105501 </w:t>
      </w:r>
      <w:r>
        <w:t>and</w:t>
      </w:r>
      <w:r w:rsidRPr="00FE63B5">
        <w:rPr>
          <w:color w:val="0000FF"/>
        </w:rPr>
        <w:t xml:space="preserve"> S2-2106726</w:t>
      </w:r>
      <w:r>
        <w:t xml:space="preserve"> were</w:t>
      </w:r>
      <w:r w:rsidRPr="00FE63B5">
        <w:rPr>
          <w:b/>
          <w:bCs/>
          <w:color w:val="FF0000"/>
        </w:rPr>
        <w:t xml:space="preserve"> technically endorsed</w:t>
      </w:r>
      <w:r>
        <w:t>.</w:t>
      </w:r>
    </w:p>
    <w:p w14:paraId="0AB581BC" w14:textId="0FDE7B22" w:rsidR="00FE63B5" w:rsidRDefault="00FE63B5" w:rsidP="00CE7165"/>
    <w:p w14:paraId="6115C0D6" w14:textId="19DFE4AE" w:rsidR="00FE63B5" w:rsidRDefault="00FE63B5" w:rsidP="004908D2">
      <w:pPr>
        <w:pBdr>
          <w:top w:val="single" w:sz="4" w:space="1" w:color="auto"/>
        </w:pBdr>
      </w:pPr>
      <w:r w:rsidRPr="00FE63B5">
        <w:rPr>
          <w:color w:val="0000FF"/>
        </w:rPr>
        <w:t>S2-210</w:t>
      </w:r>
      <w:r w:rsidR="004908D2">
        <w:rPr>
          <w:color w:val="0000FF"/>
        </w:rPr>
        <w:t>5401</w:t>
      </w:r>
      <w:r w:rsidR="002A1625">
        <w:t xml:space="preserve"> (P-CR) </w:t>
      </w:r>
      <w:r w:rsidR="004908D2">
        <w:t>EAS Deployment Information Management / data aspects (Source: Nokia, Nokia Shanghai Bell)</w:t>
      </w:r>
    </w:p>
    <w:p w14:paraId="1232B79E" w14:textId="77777777" w:rsidR="00FE63B5" w:rsidRPr="00DA12F6" w:rsidRDefault="00FE63B5" w:rsidP="00FE63B5">
      <w:pPr>
        <w:keepNext/>
        <w:rPr>
          <w:rFonts w:cs="Arial"/>
          <w:b/>
        </w:rPr>
      </w:pPr>
      <w:r w:rsidRPr="00DA12F6">
        <w:rPr>
          <w:rFonts w:cs="Arial"/>
          <w:b/>
        </w:rPr>
        <w:t>Discussion and conclusion:</w:t>
      </w:r>
    </w:p>
    <w:p w14:paraId="2F6396B5" w14:textId="39BA12D5" w:rsidR="00FE63B5" w:rsidRPr="00FE63B5" w:rsidRDefault="00FE63B5" w:rsidP="00CE7165">
      <w:r>
        <w:t xml:space="preserve">Nokia asked to only keep bullet 2 of </w:t>
      </w:r>
      <w:r w:rsidRPr="00FE63B5">
        <w:rPr>
          <w:color w:val="0000FF"/>
        </w:rPr>
        <w:t>S2-2105401r02</w:t>
      </w:r>
      <w:r>
        <w:t>. Lenovo requested the f</w:t>
      </w:r>
      <w:r w:rsidR="004908D2">
        <w:t>i</w:t>
      </w:r>
      <w:r>
        <w:t xml:space="preserve">rst change is kept. </w:t>
      </w:r>
      <w:r w:rsidRPr="00FE63B5">
        <w:rPr>
          <w:color w:val="0000FF"/>
        </w:rPr>
        <w:t>S2-2105401</w:t>
      </w:r>
      <w:r>
        <w:t xml:space="preserve"> was then </w:t>
      </w:r>
      <w:r w:rsidRPr="00FE63B5">
        <w:rPr>
          <w:color w:val="FF0000"/>
        </w:rPr>
        <w:t>postponed</w:t>
      </w:r>
      <w:r>
        <w:t xml:space="preserve">. </w:t>
      </w:r>
      <w:r w:rsidRPr="00FE63B5">
        <w:rPr>
          <w:color w:val="0000FF"/>
        </w:rPr>
        <w:t>S2-2106729</w:t>
      </w:r>
      <w:r>
        <w:t xml:space="preserve"> was </w:t>
      </w:r>
      <w:r w:rsidRPr="00FE63B5">
        <w:rPr>
          <w:color w:val="FF0000"/>
        </w:rPr>
        <w:t>withdrawn</w:t>
      </w:r>
      <w:r>
        <w:t>.</w:t>
      </w:r>
    </w:p>
    <w:p w14:paraId="2FEB7FFA" w14:textId="3F37C5E1" w:rsidR="00FE63B5" w:rsidRDefault="00FE63B5" w:rsidP="00CE7165"/>
    <w:p w14:paraId="0A3EA485" w14:textId="44147C0E" w:rsidR="00FE63B5" w:rsidRDefault="00FE63B5" w:rsidP="00076D5D">
      <w:pPr>
        <w:pBdr>
          <w:top w:val="single" w:sz="4" w:space="1" w:color="auto"/>
        </w:pBdr>
      </w:pPr>
      <w:r w:rsidRPr="004908D2">
        <w:rPr>
          <w:color w:val="0000FF"/>
        </w:rPr>
        <w:t>S2-2105613</w:t>
      </w:r>
      <w:r w:rsidR="002A1625">
        <w:t xml:space="preserve"> </w:t>
      </w:r>
      <w:r w:rsidR="004908D2">
        <w:t>(CR) Enhancement of UE policy delivery notification (Source: Samsung)</w:t>
      </w:r>
    </w:p>
    <w:p w14:paraId="5338A4E6" w14:textId="77777777" w:rsidR="00FE63B5" w:rsidRPr="00DA12F6" w:rsidRDefault="00FE63B5" w:rsidP="00FE63B5">
      <w:pPr>
        <w:keepNext/>
        <w:rPr>
          <w:rFonts w:cs="Arial"/>
          <w:b/>
        </w:rPr>
      </w:pPr>
      <w:r w:rsidRPr="00DA12F6">
        <w:rPr>
          <w:rFonts w:cs="Arial"/>
          <w:b/>
        </w:rPr>
        <w:t>Discussion and conclusion:</w:t>
      </w:r>
    </w:p>
    <w:p w14:paraId="51A659DD" w14:textId="3D54A8EC" w:rsidR="00FE63B5" w:rsidRDefault="00FE63B5" w:rsidP="00FE63B5">
      <w:r>
        <w:t xml:space="preserve">It was commented that as </w:t>
      </w:r>
      <w:r w:rsidRPr="002A1625">
        <w:rPr>
          <w:color w:val="0000FF"/>
        </w:rPr>
        <w:t>S2-2105612</w:t>
      </w:r>
      <w:r>
        <w:t xml:space="preserve"> had been noted, no comments were made on </w:t>
      </w:r>
      <w:r w:rsidRPr="002A1625">
        <w:rPr>
          <w:color w:val="0000FF"/>
        </w:rPr>
        <w:t>S2-2105613</w:t>
      </w:r>
      <w:r>
        <w:t xml:space="preserve"> and it should also be noted. Samsung suggested to postpone these in order to allow further development. </w:t>
      </w:r>
      <w:r w:rsidRPr="002A1625">
        <w:rPr>
          <w:color w:val="0000FF"/>
        </w:rPr>
        <w:t>S2-2105613</w:t>
      </w:r>
      <w:r>
        <w:t xml:space="preserve"> was </w:t>
      </w:r>
      <w:r w:rsidRPr="00FE63B5">
        <w:rPr>
          <w:color w:val="FF0000"/>
        </w:rPr>
        <w:t>postponed</w:t>
      </w:r>
      <w:r>
        <w:t>.</w:t>
      </w:r>
    </w:p>
    <w:p w14:paraId="73E14B09" w14:textId="77777777" w:rsidR="002A1625" w:rsidRDefault="002A1625" w:rsidP="00FE63B5"/>
    <w:p w14:paraId="1A753693" w14:textId="37A80382" w:rsidR="00FE63B5" w:rsidRDefault="00FE63B5" w:rsidP="002A1625">
      <w:pPr>
        <w:pBdr>
          <w:top w:val="single" w:sz="4" w:space="1" w:color="auto"/>
        </w:pBdr>
      </w:pPr>
      <w:r w:rsidRPr="004908D2">
        <w:rPr>
          <w:color w:val="0000FF"/>
        </w:rPr>
        <w:t>S2-2105612</w:t>
      </w:r>
      <w:r w:rsidR="002A1625">
        <w:t xml:space="preserve"> (</w:t>
      </w:r>
      <w:r w:rsidR="004908D2">
        <w:t>CR) Enhancement of UE policy delivery notification (Source: Samsung)</w:t>
      </w:r>
    </w:p>
    <w:p w14:paraId="57370C7C" w14:textId="77777777" w:rsidR="00FE63B5" w:rsidRPr="00DA12F6" w:rsidRDefault="00FE63B5" w:rsidP="00FE63B5">
      <w:pPr>
        <w:keepNext/>
        <w:rPr>
          <w:rFonts w:cs="Arial"/>
          <w:b/>
        </w:rPr>
      </w:pPr>
      <w:r w:rsidRPr="00DA12F6">
        <w:rPr>
          <w:rFonts w:cs="Arial"/>
          <w:b/>
        </w:rPr>
        <w:t>Discussion and conclusion:</w:t>
      </w:r>
    </w:p>
    <w:p w14:paraId="3FA71C77" w14:textId="7E168446" w:rsidR="00FE63B5" w:rsidRDefault="00FE63B5" w:rsidP="00CE7165">
      <w:r>
        <w:t xml:space="preserve">This was </w:t>
      </w:r>
      <w:r w:rsidRPr="004908D2">
        <w:rPr>
          <w:color w:val="FF0000"/>
        </w:rPr>
        <w:t>postponed</w:t>
      </w:r>
      <w:r>
        <w:t>.</w:t>
      </w:r>
    </w:p>
    <w:p w14:paraId="40DD765A" w14:textId="0B123D87" w:rsidR="00FE63B5" w:rsidRDefault="00FE63B5" w:rsidP="00CE7165"/>
    <w:p w14:paraId="55CF2DEC" w14:textId="7FF6BC70" w:rsidR="00FE63B5" w:rsidRDefault="00FE63B5" w:rsidP="00076D5D">
      <w:pPr>
        <w:pBdr>
          <w:top w:val="single" w:sz="4" w:space="1" w:color="auto"/>
        </w:pBdr>
      </w:pPr>
      <w:r w:rsidRPr="004908D2">
        <w:rPr>
          <w:color w:val="0000FF"/>
        </w:rPr>
        <w:t>S2-2106264</w:t>
      </w:r>
      <w:r w:rsidR="002A1625">
        <w:t xml:space="preserve"> (</w:t>
      </w:r>
      <w:r w:rsidR="004908D2">
        <w:t xml:space="preserve">CR) Update of </w:t>
      </w:r>
      <w:proofErr w:type="spellStart"/>
      <w:r w:rsidR="004908D2">
        <w:t>Nudm_ServiceSpecificAuthorisation</w:t>
      </w:r>
      <w:proofErr w:type="spellEnd"/>
      <w:r w:rsidR="004908D2">
        <w:t xml:space="preserve"> service operations (Source: Huawei, </w:t>
      </w:r>
      <w:proofErr w:type="spellStart"/>
      <w:r w:rsidR="004908D2">
        <w:t>Hisilicon</w:t>
      </w:r>
      <w:proofErr w:type="spellEnd"/>
      <w:r w:rsidR="004908D2">
        <w:t>)</w:t>
      </w:r>
    </w:p>
    <w:p w14:paraId="669DC08C" w14:textId="77777777" w:rsidR="00FE63B5" w:rsidRPr="00DA12F6" w:rsidRDefault="00FE63B5" w:rsidP="00FE63B5">
      <w:pPr>
        <w:keepNext/>
        <w:rPr>
          <w:rFonts w:cs="Arial"/>
          <w:b/>
        </w:rPr>
      </w:pPr>
      <w:r w:rsidRPr="00DA12F6">
        <w:rPr>
          <w:rFonts w:cs="Arial"/>
          <w:b/>
        </w:rPr>
        <w:t>Discussion and conclusion:</w:t>
      </w:r>
    </w:p>
    <w:p w14:paraId="51FA083C" w14:textId="2F40EA46" w:rsidR="00FE63B5" w:rsidRPr="00FE63B5" w:rsidRDefault="00FE63B5" w:rsidP="00CE7165">
      <w:r>
        <w:t>The SA</w:t>
      </w:r>
      <w:r w:rsidR="002A1625">
        <w:t> WG2</w:t>
      </w:r>
      <w:r>
        <w:t xml:space="preserve"> chair commented that no new revisions are accepted now. Huawei explained that the change is merely to correctly void a clause: 'Insert a third change to change titles of existing clauses 5.2.3.7.4, 5.2.3.7.5 to "void". Then move current texts in the two clauses to two new clauses as new texts' This was </w:t>
      </w:r>
      <w:r w:rsidRPr="002A1625">
        <w:rPr>
          <w:color w:val="FF0000"/>
        </w:rPr>
        <w:t xml:space="preserve">agreed </w:t>
      </w:r>
      <w:r>
        <w:t xml:space="preserve">and revised to </w:t>
      </w:r>
      <w:r w:rsidRPr="00FE63B5">
        <w:rPr>
          <w:color w:val="0000FF"/>
        </w:rPr>
        <w:t>S2-2106675</w:t>
      </w:r>
      <w:r w:rsidR="0012398E">
        <w:t>,</w:t>
      </w:r>
      <w:r>
        <w:t xml:space="preserve"> which was </w:t>
      </w:r>
      <w:r w:rsidRPr="00C3284B">
        <w:rPr>
          <w:color w:val="FF0000"/>
          <w:lang w:eastAsia="en-US"/>
        </w:rPr>
        <w:t>approved</w:t>
      </w:r>
      <w:r>
        <w:t>.</w:t>
      </w:r>
    </w:p>
    <w:p w14:paraId="44CA6598" w14:textId="23A861CB" w:rsidR="00FE63B5" w:rsidRDefault="00FE63B5" w:rsidP="00CE7165"/>
    <w:p w14:paraId="27FEFCE2" w14:textId="77777777" w:rsidR="004908D2" w:rsidRDefault="00D93F64" w:rsidP="00076D5D">
      <w:pPr>
        <w:pBdr>
          <w:top w:val="single" w:sz="4" w:space="1" w:color="auto"/>
        </w:pBdr>
        <w:rPr>
          <w:lang w:eastAsia="en-US"/>
        </w:rPr>
      </w:pPr>
      <w:r w:rsidRPr="004908D2">
        <w:rPr>
          <w:color w:val="0000FF"/>
          <w:lang w:eastAsia="en-US"/>
        </w:rPr>
        <w:t>S2-2106219</w:t>
      </w:r>
      <w:r>
        <w:rPr>
          <w:lang w:eastAsia="en-US"/>
        </w:rPr>
        <w:t xml:space="preserve"> (CR) 23.502 CR3068: UE specific subscription proposal for AAA Server (Source: China Mobile)</w:t>
      </w:r>
    </w:p>
    <w:p w14:paraId="1BEBE1B0" w14:textId="7C3838A0" w:rsidR="00D93F64" w:rsidRPr="004908D2" w:rsidRDefault="00D93F64" w:rsidP="004908D2">
      <w:pPr>
        <w:pStyle w:val="FP"/>
        <w:rPr>
          <w:i/>
          <w:iCs/>
          <w:lang w:eastAsia="en-US"/>
        </w:rPr>
      </w:pPr>
      <w:r w:rsidRPr="004908D2">
        <w:rPr>
          <w:b/>
          <w:bCs/>
          <w:i/>
          <w:iCs/>
          <w:lang w:eastAsia="en-US"/>
        </w:rPr>
        <w:t>e-mail comments:</w:t>
      </w:r>
      <w:r w:rsidRPr="004908D2">
        <w:rPr>
          <w:b/>
          <w:bCs/>
          <w:i/>
          <w:iCs/>
          <w:lang w:eastAsia="en-US"/>
        </w:rPr>
        <w:cr/>
      </w:r>
      <w:r w:rsidRPr="004908D2">
        <w:rPr>
          <w:i/>
          <w:iCs/>
          <w:lang w:eastAsia="en-US"/>
        </w:rPr>
        <w:t>Ashok (Samsung) provides comments</w:t>
      </w:r>
      <w:r w:rsidRPr="004908D2">
        <w:rPr>
          <w:i/>
          <w:iCs/>
          <w:lang w:eastAsia="en-US"/>
        </w:rPr>
        <w:cr/>
      </w:r>
      <w:proofErr w:type="spellStart"/>
      <w:r w:rsidRPr="004908D2">
        <w:rPr>
          <w:i/>
          <w:iCs/>
          <w:lang w:eastAsia="en-US"/>
        </w:rPr>
        <w:t>Aihua</w:t>
      </w:r>
      <w:proofErr w:type="spellEnd"/>
      <w:r w:rsidRPr="004908D2">
        <w:rPr>
          <w:i/>
          <w:iCs/>
          <w:lang w:eastAsia="en-US"/>
        </w:rPr>
        <w:t>(China Mobile) replies to the comment.</w:t>
      </w:r>
      <w:r w:rsidRPr="004908D2">
        <w:rPr>
          <w:i/>
          <w:iCs/>
          <w:lang w:eastAsia="en-US"/>
        </w:rPr>
        <w:cr/>
        <w:t xml:space="preserve">Ashok (Samsung) respond to </w:t>
      </w:r>
      <w:proofErr w:type="spellStart"/>
      <w:r w:rsidRPr="004908D2">
        <w:rPr>
          <w:i/>
          <w:iCs/>
          <w:lang w:eastAsia="en-US"/>
        </w:rPr>
        <w:t>Aihua</w:t>
      </w:r>
      <w:proofErr w:type="spellEnd"/>
      <w:r w:rsidRPr="004908D2">
        <w:rPr>
          <w:i/>
          <w:iCs/>
          <w:lang w:eastAsia="en-US"/>
        </w:rPr>
        <w:cr/>
        <w:t>==== 4.X, 5.X, 6.X, 7.X Final Deadline ====</w:t>
      </w:r>
    </w:p>
    <w:p w14:paraId="433DCE2A" w14:textId="13E139C1" w:rsidR="00D93F64" w:rsidRDefault="00D93F64" w:rsidP="004908D2">
      <w:pPr>
        <w:pStyle w:val="FP"/>
        <w:rPr>
          <w:i/>
          <w:iCs/>
          <w:lang w:eastAsia="en-US"/>
        </w:rPr>
      </w:pPr>
      <w:r w:rsidRPr="004908D2">
        <w:rPr>
          <w:i/>
          <w:iCs/>
          <w:lang w:eastAsia="en-US"/>
        </w:rPr>
        <w:lastRenderedPageBreak/>
        <w:t>Peter Hedman (Ericsson) provides comments and object to the CR as instead it is the NSSAAF that should get UE specific address from UDM.</w:t>
      </w:r>
    </w:p>
    <w:p w14:paraId="42715CAE" w14:textId="77777777" w:rsidR="004908D2" w:rsidRPr="004908D2" w:rsidRDefault="004908D2" w:rsidP="004908D2">
      <w:pPr>
        <w:pStyle w:val="FP"/>
        <w:rPr>
          <w:i/>
          <w:iCs/>
          <w:lang w:eastAsia="en-US"/>
        </w:rPr>
      </w:pPr>
    </w:p>
    <w:p w14:paraId="608F7FBD" w14:textId="77777777" w:rsidR="00D93F64" w:rsidRPr="00DA12F6" w:rsidRDefault="00D93F64" w:rsidP="00D93F64">
      <w:pPr>
        <w:keepNext/>
        <w:rPr>
          <w:rFonts w:cs="Arial"/>
          <w:b/>
        </w:rPr>
      </w:pPr>
      <w:r w:rsidRPr="00DA12F6">
        <w:rPr>
          <w:rFonts w:cs="Arial"/>
          <w:b/>
        </w:rPr>
        <w:t>Discussion and conclusion:</w:t>
      </w:r>
    </w:p>
    <w:p w14:paraId="351B080F" w14:textId="77777777" w:rsidR="00D93F64" w:rsidRDefault="00D93F64" w:rsidP="00D93F64">
      <w:pPr>
        <w:rPr>
          <w:lang w:eastAsia="en-US"/>
        </w:rPr>
      </w:pPr>
      <w:r>
        <w:rPr>
          <w:lang w:eastAsia="en-US"/>
        </w:rPr>
        <w:t xml:space="preserve">Ericsson sustained their objection and </w:t>
      </w:r>
      <w:r w:rsidRPr="00D93F64">
        <w:rPr>
          <w:color w:val="0000FF"/>
          <w:lang w:eastAsia="en-US"/>
        </w:rPr>
        <w:t>S2-2106219</w:t>
      </w:r>
      <w:r>
        <w:rPr>
          <w:lang w:eastAsia="en-US"/>
        </w:rPr>
        <w:t xml:space="preserve"> was </w:t>
      </w:r>
      <w:r w:rsidRPr="00D93F64">
        <w:rPr>
          <w:color w:val="0000FF"/>
          <w:lang w:eastAsia="en-US"/>
        </w:rPr>
        <w:t>noted</w:t>
      </w:r>
      <w:r>
        <w:rPr>
          <w:lang w:eastAsia="en-US"/>
        </w:rPr>
        <w:t>.</w:t>
      </w:r>
    </w:p>
    <w:p w14:paraId="69110961" w14:textId="77777777" w:rsidR="00D93F64" w:rsidRDefault="00D93F64" w:rsidP="00D93F64">
      <w:pPr>
        <w:rPr>
          <w:lang w:eastAsia="en-US"/>
        </w:rPr>
      </w:pPr>
    </w:p>
    <w:p w14:paraId="41A11EA0" w14:textId="77777777" w:rsidR="004908D2" w:rsidRDefault="00D93F64" w:rsidP="00076D5D">
      <w:pPr>
        <w:pBdr>
          <w:top w:val="single" w:sz="4" w:space="1" w:color="auto"/>
        </w:pBdr>
        <w:rPr>
          <w:lang w:eastAsia="en-US"/>
        </w:rPr>
      </w:pPr>
      <w:r w:rsidRPr="00D93F64">
        <w:rPr>
          <w:color w:val="0000FF"/>
          <w:lang w:eastAsia="en-US"/>
        </w:rPr>
        <w:t>S2-2106593</w:t>
      </w:r>
      <w:r>
        <w:rPr>
          <w:lang w:eastAsia="en-US"/>
        </w:rPr>
        <w:t xml:space="preserve"> (CR) 23.501 CR3172R1: NSSAAF Discovery and Selection based on S-NSSAI or UE ID Range (Source: China Mobile,)</w:t>
      </w:r>
    </w:p>
    <w:p w14:paraId="4DA1B796" w14:textId="4A1DFAD4" w:rsidR="00D93F64" w:rsidRDefault="00D93F64" w:rsidP="004908D2">
      <w:pPr>
        <w:pStyle w:val="FP"/>
        <w:rPr>
          <w:i/>
          <w:iCs/>
          <w:lang w:eastAsia="en-US"/>
        </w:rPr>
      </w:pPr>
      <w:r w:rsidRPr="004908D2">
        <w:rPr>
          <w:b/>
          <w:bCs/>
          <w:i/>
          <w:iCs/>
          <w:lang w:eastAsia="en-US"/>
        </w:rPr>
        <w:t>e-mail comments:</w:t>
      </w:r>
      <w:r w:rsidRPr="004908D2">
        <w:rPr>
          <w:b/>
          <w:bCs/>
          <w:i/>
          <w:iCs/>
          <w:lang w:eastAsia="en-US"/>
        </w:rPr>
        <w:cr/>
      </w:r>
      <w:r w:rsidRPr="004908D2">
        <w:rPr>
          <w:i/>
          <w:iCs/>
          <w:lang w:eastAsia="en-US"/>
        </w:rPr>
        <w:t>Peter Hedman (Ericsson) provides comments and object to the CR as instead it is the NSSAAF that should get UE specific address from UDM.</w:t>
      </w:r>
    </w:p>
    <w:p w14:paraId="7B2C62B1" w14:textId="77777777" w:rsidR="004908D2" w:rsidRPr="004908D2" w:rsidRDefault="004908D2" w:rsidP="004908D2">
      <w:pPr>
        <w:pStyle w:val="FP"/>
        <w:rPr>
          <w:i/>
          <w:iCs/>
          <w:lang w:eastAsia="en-US"/>
        </w:rPr>
      </w:pPr>
    </w:p>
    <w:p w14:paraId="500CDE2B" w14:textId="77777777" w:rsidR="00D93F64" w:rsidRPr="00DA12F6" w:rsidRDefault="00D93F64" w:rsidP="00D93F64">
      <w:pPr>
        <w:keepNext/>
        <w:rPr>
          <w:rFonts w:cs="Arial"/>
          <w:b/>
        </w:rPr>
      </w:pPr>
      <w:r w:rsidRPr="00DA12F6">
        <w:rPr>
          <w:rFonts w:cs="Arial"/>
          <w:b/>
        </w:rPr>
        <w:t>Discussion and conclusion:</w:t>
      </w:r>
    </w:p>
    <w:p w14:paraId="18B3E7F2" w14:textId="77777777" w:rsidR="00D93F64" w:rsidRPr="00D93F64" w:rsidRDefault="00D93F64" w:rsidP="00D93F64">
      <w:r>
        <w:rPr>
          <w:lang w:eastAsia="en-US"/>
        </w:rPr>
        <w:t>Ericsson commented that they had no technical objection to this, as they could not understand the reason for change, summary of change or consequences if not approved of this CR, as they are copied from</w:t>
      </w:r>
      <w:r w:rsidRPr="00D93F64">
        <w:rPr>
          <w:lang w:eastAsia="en-US"/>
        </w:rPr>
        <w:t xml:space="preserve"> </w:t>
      </w:r>
      <w:r w:rsidRPr="00D93F64">
        <w:rPr>
          <w:color w:val="0000FF"/>
          <w:lang w:eastAsia="en-US"/>
        </w:rPr>
        <w:t>S2-2106219</w:t>
      </w:r>
      <w:r>
        <w:rPr>
          <w:lang w:eastAsia="en-US"/>
        </w:rPr>
        <w:t xml:space="preserve">, but it needs to be clarified why these changes are needed and the consequences if not approved. China Mobile agreed to update the cover sheet. This was revised in </w:t>
      </w:r>
      <w:r w:rsidRPr="00D93F64">
        <w:rPr>
          <w:color w:val="0000FF"/>
          <w:lang w:eastAsia="en-US"/>
        </w:rPr>
        <w:t>S2-2106677</w:t>
      </w:r>
      <w:r>
        <w:t xml:space="preserve">, </w:t>
      </w:r>
      <w:r w:rsidRPr="00D93F64">
        <w:rPr>
          <w:b/>
          <w:bCs/>
        </w:rPr>
        <w:t>which was left open for review at CC#5.</w:t>
      </w:r>
    </w:p>
    <w:p w14:paraId="0DBC7FF7" w14:textId="77777777" w:rsidR="00FE63B5" w:rsidRDefault="00FE63B5" w:rsidP="00CE7165"/>
    <w:p w14:paraId="07FFE899" w14:textId="514B9198" w:rsidR="00CE7165" w:rsidRDefault="00CE7165" w:rsidP="00DD3ABC">
      <w:pPr>
        <w:pStyle w:val="Heading1"/>
      </w:pPr>
      <w:r>
        <w:t>3</w:t>
      </w:r>
      <w:r>
        <w:tab/>
        <w:t>Review Rel-17 exception completion status.</w:t>
      </w:r>
    </w:p>
    <w:p w14:paraId="28135614" w14:textId="77777777" w:rsidR="00D93F64" w:rsidRDefault="00D93F64" w:rsidP="00D93F64">
      <w:r>
        <w:t>5GSAT_ARCH work awaits only the response LSs and this can be completed as alignment.</w:t>
      </w:r>
    </w:p>
    <w:p w14:paraId="08D9F6BD" w14:textId="4512FECB" w:rsidR="00D93F64" w:rsidRDefault="00D93F64" w:rsidP="00D93F64">
      <w:r>
        <w:t>eNS KI#4: It should be highlighted that this needs further discussion. KI=7 is awaiting an LS and status will be updated accordingly or work do</w:t>
      </w:r>
      <w:r w:rsidR="004908D2">
        <w:t>n</w:t>
      </w:r>
      <w:r>
        <w:t xml:space="preserve">e as alignment when received. If a further exception is to be requested, this should be prepared by the Rapporteur. (Note that TSG SA indicated that further Stage 2 exceptions are not expected to be accepted at TSG SA#93-e). </w:t>
      </w:r>
    </w:p>
    <w:p w14:paraId="2CDB705A" w14:textId="43A5A761" w:rsidR="00D93F64" w:rsidRDefault="00D93F64" w:rsidP="00D93F64">
      <w:r>
        <w:t xml:space="preserve">eNA_Ph2: </w:t>
      </w:r>
      <w:r w:rsidR="004908D2">
        <w:t xml:space="preserve">Outstanding work is related to awaiting other WG inputs can be done as alignment CRs if necessary. </w:t>
      </w:r>
    </w:p>
    <w:p w14:paraId="11889A31" w14:textId="77777777" w:rsidR="00CE7165" w:rsidRDefault="00CE7165" w:rsidP="00CE7165"/>
    <w:p w14:paraId="6DBDEC6E" w14:textId="0D56F1FD" w:rsidR="00CE7165" w:rsidRDefault="00CE7165" w:rsidP="00DD3ABC">
      <w:pPr>
        <w:pStyle w:val="Heading1"/>
      </w:pPr>
      <w:r>
        <w:t>4</w:t>
      </w:r>
      <w:r>
        <w:tab/>
        <w:t>Proposal for SA2 Work planning CC: 23-Sep (Thursday), 1300 - 1500 UTC.</w:t>
      </w:r>
    </w:p>
    <w:p w14:paraId="095BC32D" w14:textId="77777777" w:rsidR="00AE7D3D" w:rsidRDefault="00AE7D3D" w:rsidP="00864F30">
      <w:pPr>
        <w:rPr>
          <w:b/>
          <w:bCs/>
        </w:rPr>
      </w:pPr>
      <w:r>
        <w:rPr>
          <w:b/>
          <w:bCs/>
        </w:rPr>
        <w:t>Tentative agenda for the CC:</w:t>
      </w:r>
    </w:p>
    <w:p w14:paraId="04534BCC" w14:textId="6E3A6DF0" w:rsidR="00864F30" w:rsidRPr="00AE7D3D" w:rsidRDefault="00AE7D3D" w:rsidP="00AE7D3D">
      <w:pPr>
        <w:pStyle w:val="B1"/>
        <w:rPr>
          <w:b/>
          <w:bCs/>
        </w:rPr>
      </w:pPr>
      <w:r w:rsidRPr="00AE7D3D">
        <w:rPr>
          <w:b/>
          <w:bCs/>
        </w:rPr>
        <w:t>-</w:t>
      </w:r>
      <w:r w:rsidRPr="00AE7D3D">
        <w:rPr>
          <w:b/>
          <w:bCs/>
        </w:rPr>
        <w:tab/>
      </w:r>
      <w:r w:rsidR="00864F30" w:rsidRPr="00AE7D3D">
        <w:rPr>
          <w:b/>
          <w:bCs/>
        </w:rPr>
        <w:t>Q1/22 Meeting Planning.</w:t>
      </w:r>
    </w:p>
    <w:p w14:paraId="0A8F96A5" w14:textId="393DDB29" w:rsidR="00864F30" w:rsidRPr="00AE7D3D" w:rsidRDefault="00AE7D3D" w:rsidP="00AE7D3D">
      <w:pPr>
        <w:pStyle w:val="B1"/>
        <w:rPr>
          <w:b/>
          <w:bCs/>
        </w:rPr>
      </w:pPr>
      <w:r>
        <w:rPr>
          <w:b/>
          <w:bCs/>
        </w:rPr>
        <w:t>-</w:t>
      </w:r>
      <w:r w:rsidRPr="00AE7D3D">
        <w:rPr>
          <w:b/>
          <w:bCs/>
        </w:rPr>
        <w:tab/>
      </w:r>
      <w:r w:rsidR="00864F30" w:rsidRPr="00AE7D3D">
        <w:rPr>
          <w:b/>
          <w:bCs/>
        </w:rPr>
        <w:t>Input papers creation control.</w:t>
      </w:r>
    </w:p>
    <w:p w14:paraId="419300FF" w14:textId="6460FCE6" w:rsidR="00864F30" w:rsidRDefault="00AE7D3D" w:rsidP="00AE7D3D">
      <w:pPr>
        <w:pStyle w:val="B1"/>
        <w:rPr>
          <w:b/>
          <w:bCs/>
        </w:rPr>
      </w:pPr>
      <w:r>
        <w:rPr>
          <w:b/>
          <w:bCs/>
        </w:rPr>
        <w:t>-</w:t>
      </w:r>
      <w:r w:rsidRPr="00AE7D3D">
        <w:rPr>
          <w:b/>
          <w:bCs/>
        </w:rPr>
        <w:tab/>
      </w:r>
      <w:r w:rsidR="00864F30" w:rsidRPr="00AE7D3D">
        <w:rPr>
          <w:b/>
          <w:bCs/>
        </w:rPr>
        <w:t>Rel-18</w:t>
      </w:r>
      <w:r>
        <w:rPr>
          <w:b/>
          <w:bCs/>
        </w:rPr>
        <w:t xml:space="preserve"> planning (depending on SA#93-e outcome).</w:t>
      </w:r>
    </w:p>
    <w:p w14:paraId="77D2EE2D" w14:textId="777BEFA6" w:rsidR="00AE7D3D" w:rsidRPr="00AE7D3D" w:rsidRDefault="00AE7D3D" w:rsidP="00AE7D3D">
      <w:pPr>
        <w:pStyle w:val="B1"/>
        <w:rPr>
          <w:b/>
          <w:bCs/>
        </w:rPr>
      </w:pPr>
      <w:r>
        <w:rPr>
          <w:b/>
          <w:bCs/>
        </w:rPr>
        <w:t>-</w:t>
      </w:r>
      <w:r>
        <w:rPr>
          <w:b/>
          <w:bCs/>
        </w:rPr>
        <w:tab/>
        <w:t>TBD.</w:t>
      </w:r>
    </w:p>
    <w:p w14:paraId="3D22751D" w14:textId="77777777" w:rsidR="00AE7D3D" w:rsidRPr="00AE7D3D" w:rsidRDefault="00AE7D3D" w:rsidP="00AE7D3D">
      <w:pPr>
        <w:pStyle w:val="B1"/>
        <w:rPr>
          <w:b/>
          <w:bCs/>
        </w:rPr>
      </w:pPr>
    </w:p>
    <w:p w14:paraId="68032B8D" w14:textId="77777777" w:rsidR="00864F30" w:rsidRDefault="00D93F64" w:rsidP="00D93F64">
      <w:r>
        <w:t xml:space="preserve">The SA WG2 Chair commented that it is intended to allow this conference call decision power. Ideas for restricting input contributions based on a quota system or similar are invited. </w:t>
      </w:r>
    </w:p>
    <w:p w14:paraId="739CD183" w14:textId="67249422" w:rsidR="00864F30" w:rsidRDefault="00D93F64" w:rsidP="00D93F64">
      <w:r>
        <w:t xml:space="preserve">The SA WG2 Chair will contact RAN WG2 and RAN WG3 Chairs to determine the methods they are using. </w:t>
      </w:r>
      <w:proofErr w:type="spellStart"/>
      <w:r>
        <w:t>Matrixx</w:t>
      </w:r>
      <w:proofErr w:type="spellEnd"/>
      <w:r>
        <w:t xml:space="preserve"> commented that this was close to the end of the</w:t>
      </w:r>
      <w:r w:rsidR="00AE7D3D">
        <w:t xml:space="preserve"> TSG P</w:t>
      </w:r>
      <w:r>
        <w:t>lenary and asked whether this could be scheduled for the week after. The SA</w:t>
      </w:r>
      <w:r w:rsidR="00AE7D3D">
        <w:t> WG2</w:t>
      </w:r>
      <w:r>
        <w:t xml:space="preserve"> Chair replied that this needs to be h</w:t>
      </w:r>
      <w:r w:rsidR="00864F30">
        <w:t>e</w:t>
      </w:r>
      <w:r>
        <w:t xml:space="preserve">ld early to avoid overlap with </w:t>
      </w:r>
      <w:r w:rsidR="00864F30">
        <w:t>contribution</w:t>
      </w:r>
      <w:r>
        <w:t xml:space="preserve"> </w:t>
      </w:r>
      <w:r w:rsidR="00864F30">
        <w:t>preparation</w:t>
      </w:r>
      <w:r>
        <w:t xml:space="preserve"> and not to interfere with lunar new year period.</w:t>
      </w:r>
      <w:r w:rsidR="00AE7D3D">
        <w:t xml:space="preserve"> KDDI commented that 23 September is a national holiday in Japan. The SA WG2 Chair asked if CC can be move it to 22-September. Deutsche Telekom commented that their delegation is not available on 22 and 23-September. The SA WG2 Chair asked if CC can be move it to 24 September and there seemed no issue with it.</w:t>
      </w:r>
    </w:p>
    <w:p w14:paraId="5C83CF9E" w14:textId="0153BC1D" w:rsidR="00D93F64" w:rsidRPr="00864F30" w:rsidRDefault="00864F30" w:rsidP="00D93F64">
      <w:pPr>
        <w:rPr>
          <w:b/>
          <w:bCs/>
        </w:rPr>
      </w:pPr>
      <w:r w:rsidRPr="00864F30">
        <w:rPr>
          <w:b/>
          <w:bCs/>
        </w:rPr>
        <w:t>The conference call was moved to</w:t>
      </w:r>
      <w:r w:rsidRPr="004908D2">
        <w:rPr>
          <w:b/>
          <w:bCs/>
          <w:color w:val="0000FF"/>
        </w:rPr>
        <w:t xml:space="preserve"> 24 September, 2021 13.00-15.00 UTC</w:t>
      </w:r>
      <w:r w:rsidRPr="00864F30">
        <w:rPr>
          <w:b/>
          <w:bCs/>
        </w:rPr>
        <w:t>.</w:t>
      </w:r>
    </w:p>
    <w:p w14:paraId="49C04ED6" w14:textId="3391423E" w:rsidR="00864F30" w:rsidRPr="004908D2" w:rsidRDefault="00864F30" w:rsidP="00D93F64">
      <w:pPr>
        <w:rPr>
          <w:b/>
          <w:bCs/>
        </w:rPr>
      </w:pPr>
      <w:r w:rsidRPr="004908D2">
        <w:rPr>
          <w:b/>
          <w:bCs/>
        </w:rPr>
        <w:t xml:space="preserve">This was </w:t>
      </w:r>
      <w:r w:rsidRPr="004908D2">
        <w:rPr>
          <w:b/>
          <w:bCs/>
          <w:color w:val="FF0000"/>
        </w:rPr>
        <w:t>endorsed</w:t>
      </w:r>
      <w:r w:rsidRPr="004908D2">
        <w:rPr>
          <w:b/>
          <w:bCs/>
        </w:rPr>
        <w:t>.</w:t>
      </w:r>
    </w:p>
    <w:p w14:paraId="381AB3C7" w14:textId="257425CF" w:rsidR="00CE7165" w:rsidRDefault="00CE7165" w:rsidP="00DD3ABC">
      <w:pPr>
        <w:pStyle w:val="Heading1"/>
      </w:pPr>
      <w:r>
        <w:t>5</w:t>
      </w:r>
      <w:r>
        <w:tab/>
        <w:t>Items in Agenda 9.X, Rel-18 SID, if time permits</w:t>
      </w:r>
    </w:p>
    <w:p w14:paraId="5D4F1347" w14:textId="77777777" w:rsidR="00076D5D" w:rsidRPr="00D93F64" w:rsidRDefault="00076D5D" w:rsidP="00076D5D">
      <w:r>
        <w:t>There was no time for this item.</w:t>
      </w:r>
    </w:p>
    <w:p w14:paraId="2801D236" w14:textId="77777777" w:rsidR="00D93F64" w:rsidRPr="00D93F64" w:rsidRDefault="00D93F64" w:rsidP="00D93F64"/>
    <w:p w14:paraId="739D9987" w14:textId="587448D3" w:rsidR="00CE7165" w:rsidRDefault="00CE7165" w:rsidP="00DD3ABC">
      <w:pPr>
        <w:pStyle w:val="Heading1"/>
      </w:pPr>
      <w:r>
        <w:t>6</w:t>
      </w:r>
      <w:r>
        <w:tab/>
      </w:r>
      <w:proofErr w:type="spellStart"/>
      <w:r>
        <w:t>AoB</w:t>
      </w:r>
      <w:proofErr w:type="spellEnd"/>
    </w:p>
    <w:p w14:paraId="45E00766" w14:textId="4D73464B" w:rsidR="00967492" w:rsidRPr="00D93F64" w:rsidRDefault="00076D5D" w:rsidP="00E6060F">
      <w:r>
        <w:t>There was no time for this item.</w:t>
      </w:r>
    </w:p>
    <w:p w14:paraId="25F445B2" w14:textId="77777777" w:rsidR="00967492" w:rsidRDefault="00967492" w:rsidP="00E6060F"/>
    <w:p w14:paraId="664843CF" w14:textId="1374A0E4" w:rsidR="007E1A46" w:rsidRDefault="000840CD" w:rsidP="000840CD">
      <w:pPr>
        <w:pStyle w:val="Heading1"/>
        <w:rPr>
          <w:color w:val="0000FF"/>
        </w:rPr>
      </w:pPr>
      <w:r w:rsidRPr="0048558F">
        <w:rPr>
          <w:color w:val="0000FF"/>
        </w:rPr>
        <w:lastRenderedPageBreak/>
        <w:t>Closed:</w:t>
      </w:r>
      <w:r w:rsidR="002B0C6B">
        <w:rPr>
          <w:color w:val="0000FF"/>
        </w:rPr>
        <w:t xml:space="preserve"> </w:t>
      </w:r>
      <w:r w:rsidR="004776EC">
        <w:rPr>
          <w:color w:val="0000FF"/>
        </w:rPr>
        <w:t>20</w:t>
      </w:r>
      <w:r w:rsidR="00724D6A">
        <w:rPr>
          <w:color w:val="0000FF"/>
        </w:rPr>
        <w:t xml:space="preserve"> August</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4776EC">
        <w:rPr>
          <w:color w:val="0000FF"/>
        </w:rPr>
        <w:t>5</w:t>
      </w:r>
      <w:r w:rsidR="00A4192B">
        <w:rPr>
          <w:color w:val="0000FF"/>
        </w:rPr>
        <w:t>.</w:t>
      </w:r>
      <w:r w:rsidR="00CE7165">
        <w:rPr>
          <w:color w:val="0000FF"/>
        </w:rPr>
        <w:t>3</w:t>
      </w:r>
      <w:r w:rsidR="00864F30">
        <w:rPr>
          <w:color w:val="0000FF"/>
        </w:rPr>
        <w:t>4</w:t>
      </w:r>
      <w:r w:rsidR="0048558F" w:rsidRPr="0048558F">
        <w:rPr>
          <w:color w:val="0000FF"/>
        </w:rPr>
        <w:t xml:space="preserve"> UTC</w:t>
      </w:r>
    </w:p>
    <w:p w14:paraId="4DF3379D" w14:textId="425255C3" w:rsidR="00D07283" w:rsidRDefault="004908D2">
      <w:r>
        <w:t>The SA</w:t>
      </w:r>
      <w:r w:rsidR="00076D5D">
        <w:t> </w:t>
      </w:r>
      <w:r>
        <w:t>WG2 Chair thanked delegates for participating in this call. He then closed the conference call.</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D93F64" w:rsidRDefault="00D93F64" w:rsidP="0085007B">
      <w:pPr>
        <w:spacing w:after="0"/>
      </w:pPr>
      <w:r>
        <w:separator/>
      </w:r>
    </w:p>
  </w:endnote>
  <w:endnote w:type="continuationSeparator" w:id="0">
    <w:p w14:paraId="5853F8E9" w14:textId="77777777" w:rsidR="00D93F64" w:rsidRDefault="00D93F64"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D93F64" w:rsidRDefault="00D93F64" w:rsidP="0085007B">
      <w:pPr>
        <w:spacing w:after="0"/>
      </w:pPr>
      <w:r>
        <w:separator/>
      </w:r>
    </w:p>
  </w:footnote>
  <w:footnote w:type="continuationSeparator" w:id="0">
    <w:p w14:paraId="602D2098" w14:textId="77777777" w:rsidR="00D93F64" w:rsidRDefault="00D93F64"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0909"/>
    <w:rsid w:val="00076D5D"/>
    <w:rsid w:val="000840CD"/>
    <w:rsid w:val="00087D60"/>
    <w:rsid w:val="0009087A"/>
    <w:rsid w:val="000B48ED"/>
    <w:rsid w:val="000D593A"/>
    <w:rsid w:val="000E531B"/>
    <w:rsid w:val="000E69A8"/>
    <w:rsid w:val="000F3DA2"/>
    <w:rsid w:val="000F72A0"/>
    <w:rsid w:val="001039B4"/>
    <w:rsid w:val="0012398E"/>
    <w:rsid w:val="001305D2"/>
    <w:rsid w:val="001472BB"/>
    <w:rsid w:val="00154976"/>
    <w:rsid w:val="001567F4"/>
    <w:rsid w:val="00164006"/>
    <w:rsid w:val="00193AA6"/>
    <w:rsid w:val="001D3E2E"/>
    <w:rsid w:val="001D46DB"/>
    <w:rsid w:val="001D54BB"/>
    <w:rsid w:val="001E411C"/>
    <w:rsid w:val="001F7D51"/>
    <w:rsid w:val="0021794E"/>
    <w:rsid w:val="0021798A"/>
    <w:rsid w:val="002264D9"/>
    <w:rsid w:val="002273F1"/>
    <w:rsid w:val="00231B8C"/>
    <w:rsid w:val="00234C2E"/>
    <w:rsid w:val="00235A63"/>
    <w:rsid w:val="0024299C"/>
    <w:rsid w:val="00254A52"/>
    <w:rsid w:val="002717B4"/>
    <w:rsid w:val="00277E48"/>
    <w:rsid w:val="00280F27"/>
    <w:rsid w:val="00285723"/>
    <w:rsid w:val="00287993"/>
    <w:rsid w:val="00293D1E"/>
    <w:rsid w:val="00294A4A"/>
    <w:rsid w:val="002A1625"/>
    <w:rsid w:val="002B0C6B"/>
    <w:rsid w:val="002B5393"/>
    <w:rsid w:val="002C639F"/>
    <w:rsid w:val="002D0073"/>
    <w:rsid w:val="002E3E99"/>
    <w:rsid w:val="002E442D"/>
    <w:rsid w:val="002E601F"/>
    <w:rsid w:val="00300404"/>
    <w:rsid w:val="00303A8A"/>
    <w:rsid w:val="003135D5"/>
    <w:rsid w:val="00323DEC"/>
    <w:rsid w:val="0037451C"/>
    <w:rsid w:val="0037788D"/>
    <w:rsid w:val="00380505"/>
    <w:rsid w:val="00381B8D"/>
    <w:rsid w:val="00392055"/>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776EC"/>
    <w:rsid w:val="0048558F"/>
    <w:rsid w:val="004908D2"/>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3752E"/>
    <w:rsid w:val="006419A1"/>
    <w:rsid w:val="0064281B"/>
    <w:rsid w:val="0064465A"/>
    <w:rsid w:val="00657813"/>
    <w:rsid w:val="006604F2"/>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4D6A"/>
    <w:rsid w:val="007272FC"/>
    <w:rsid w:val="00745058"/>
    <w:rsid w:val="00757496"/>
    <w:rsid w:val="007630BB"/>
    <w:rsid w:val="00790DAD"/>
    <w:rsid w:val="00790E48"/>
    <w:rsid w:val="00794BC4"/>
    <w:rsid w:val="00797813"/>
    <w:rsid w:val="007A180A"/>
    <w:rsid w:val="007A76FB"/>
    <w:rsid w:val="007B3434"/>
    <w:rsid w:val="007C0907"/>
    <w:rsid w:val="007C56FF"/>
    <w:rsid w:val="007C5E07"/>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4F30"/>
    <w:rsid w:val="0086600A"/>
    <w:rsid w:val="00866411"/>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1C13"/>
    <w:rsid w:val="0090288D"/>
    <w:rsid w:val="009104D0"/>
    <w:rsid w:val="00944F74"/>
    <w:rsid w:val="00955479"/>
    <w:rsid w:val="009566A2"/>
    <w:rsid w:val="00967492"/>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75C8"/>
    <w:rsid w:val="00A8249C"/>
    <w:rsid w:val="00A851F7"/>
    <w:rsid w:val="00A973D4"/>
    <w:rsid w:val="00AA02CA"/>
    <w:rsid w:val="00AA40A4"/>
    <w:rsid w:val="00AA78F2"/>
    <w:rsid w:val="00AB3B2D"/>
    <w:rsid w:val="00AC5147"/>
    <w:rsid w:val="00AE5948"/>
    <w:rsid w:val="00AE623E"/>
    <w:rsid w:val="00AE7D3D"/>
    <w:rsid w:val="00AF20A1"/>
    <w:rsid w:val="00AF5E48"/>
    <w:rsid w:val="00AF67E5"/>
    <w:rsid w:val="00AF6AF1"/>
    <w:rsid w:val="00B0730E"/>
    <w:rsid w:val="00B118DD"/>
    <w:rsid w:val="00B37A56"/>
    <w:rsid w:val="00B46A70"/>
    <w:rsid w:val="00B54ED3"/>
    <w:rsid w:val="00B86B45"/>
    <w:rsid w:val="00B94187"/>
    <w:rsid w:val="00BA59E2"/>
    <w:rsid w:val="00BB3BB4"/>
    <w:rsid w:val="00BC2149"/>
    <w:rsid w:val="00BD07FE"/>
    <w:rsid w:val="00BD21C8"/>
    <w:rsid w:val="00BE2363"/>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7011"/>
    <w:rsid w:val="00CA7553"/>
    <w:rsid w:val="00CB4627"/>
    <w:rsid w:val="00CC66A4"/>
    <w:rsid w:val="00CD56D0"/>
    <w:rsid w:val="00CD73EC"/>
    <w:rsid w:val="00CE7165"/>
    <w:rsid w:val="00CF5EBA"/>
    <w:rsid w:val="00D0348F"/>
    <w:rsid w:val="00D07283"/>
    <w:rsid w:val="00D17612"/>
    <w:rsid w:val="00D17929"/>
    <w:rsid w:val="00D20E56"/>
    <w:rsid w:val="00D24CEC"/>
    <w:rsid w:val="00D27B82"/>
    <w:rsid w:val="00D3245C"/>
    <w:rsid w:val="00D415F2"/>
    <w:rsid w:val="00D44E50"/>
    <w:rsid w:val="00D46910"/>
    <w:rsid w:val="00D54D41"/>
    <w:rsid w:val="00D61690"/>
    <w:rsid w:val="00D939C7"/>
    <w:rsid w:val="00D93F64"/>
    <w:rsid w:val="00D965C9"/>
    <w:rsid w:val="00DA099C"/>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4906"/>
    <w:rsid w:val="00E91D4D"/>
    <w:rsid w:val="00E95815"/>
    <w:rsid w:val="00E960BA"/>
    <w:rsid w:val="00EC0701"/>
    <w:rsid w:val="00EC7C77"/>
    <w:rsid w:val="00ED0301"/>
    <w:rsid w:val="00EE6CDE"/>
    <w:rsid w:val="00EF7857"/>
    <w:rsid w:val="00F00347"/>
    <w:rsid w:val="00F00835"/>
    <w:rsid w:val="00F0505D"/>
    <w:rsid w:val="00F204DF"/>
    <w:rsid w:val="00F33116"/>
    <w:rsid w:val="00F33AB9"/>
    <w:rsid w:val="00F421ED"/>
    <w:rsid w:val="00F43A67"/>
    <w:rsid w:val="00F45B1D"/>
    <w:rsid w:val="00F50CC5"/>
    <w:rsid w:val="00F57837"/>
    <w:rsid w:val="00F57C08"/>
    <w:rsid w:val="00F66896"/>
    <w:rsid w:val="00F846CD"/>
    <w:rsid w:val="00F9494B"/>
    <w:rsid w:val="00FC1E72"/>
    <w:rsid w:val="00FC2D3E"/>
    <w:rsid w:val="00FC348C"/>
    <w:rsid w:val="00FC5C03"/>
    <w:rsid w:val="00FE63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6E_Electronic_2021-08/INBOX/Chair_Notes/ChairNotes_Combined_AI%238.X_9.X_08-26-040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sa/WG2_Arch/TSGS2_146E_Electronic_2021-08/INBOX/CCs/CC%234_2021-08-26_1230UTC/CC%234%20EC%20SoH%20on%20Guaranteeing%20UE.pptx" TargetMode="External"/><Relationship Id="rId4" Type="http://schemas.openxmlformats.org/officeDocument/2006/relationships/settings" Target="settings.xml"/><Relationship Id="rId9" Type="http://schemas.openxmlformats.org/officeDocument/2006/relationships/hyperlink" Target="https://www.3gpp.org/ftp/tsg_sa/WG2_Arch/TSGS2_146E_Electronic_2021-08/INBOX/CCs/CC%234_2021-08-26_1230UTC/SA2%23146E_MUSIM_questions_CC4v3.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73</TotalTime>
  <Pages>16</Pages>
  <Words>6715</Words>
  <Characters>37873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MCC</cp:lastModifiedBy>
  <cp:revision>4</cp:revision>
  <dcterms:created xsi:type="dcterms:W3CDTF">2021-08-27T04:21:00Z</dcterms:created>
  <dcterms:modified xsi:type="dcterms:W3CDTF">2021-08-27T05:34:00Z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